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52FD5" w14:textId="77777777" w:rsidR="00155C6D" w:rsidRDefault="00155C6D" w:rsidP="00C34DD3">
      <w:pPr>
        <w:spacing w:line="276" w:lineRule="auto"/>
        <w:jc w:val="center"/>
        <w:rPr>
          <w:rFonts w:ascii="Roboto Light" w:hAnsi="Roboto Light"/>
          <w:sz w:val="32"/>
          <w:szCs w:val="32"/>
        </w:rPr>
      </w:pPr>
    </w:p>
    <w:p w14:paraId="6EFAB101" w14:textId="77777777" w:rsidR="00155C6D" w:rsidRDefault="00155C6D" w:rsidP="00C34DD3">
      <w:pPr>
        <w:spacing w:line="276" w:lineRule="auto"/>
        <w:jc w:val="center"/>
        <w:rPr>
          <w:rFonts w:ascii="Roboto Light" w:hAnsi="Roboto Light"/>
          <w:sz w:val="32"/>
          <w:szCs w:val="32"/>
        </w:rPr>
      </w:pPr>
    </w:p>
    <w:p w14:paraId="2F044A4A" w14:textId="77777777" w:rsidR="00C31C68" w:rsidRDefault="00C31C68" w:rsidP="00C31C68">
      <w:pPr>
        <w:spacing w:line="276" w:lineRule="auto"/>
        <w:jc w:val="center"/>
        <w:rPr>
          <w:rFonts w:ascii="Roboto Light" w:hAnsi="Roboto Light"/>
          <w:sz w:val="40"/>
          <w:szCs w:val="40"/>
        </w:rPr>
      </w:pPr>
    </w:p>
    <w:p w14:paraId="46DA8A29" w14:textId="77777777" w:rsidR="00C31C68" w:rsidRDefault="00C31C68" w:rsidP="00C31C68">
      <w:pPr>
        <w:spacing w:line="276" w:lineRule="auto"/>
        <w:jc w:val="center"/>
        <w:rPr>
          <w:rFonts w:ascii="Roboto Light" w:hAnsi="Roboto Light"/>
          <w:sz w:val="40"/>
          <w:szCs w:val="40"/>
        </w:rPr>
      </w:pPr>
    </w:p>
    <w:p w14:paraId="1C8B108F" w14:textId="52A2B3DA" w:rsidR="00FB6C51" w:rsidRPr="00C31C68" w:rsidRDefault="003D5788" w:rsidP="00C31C68">
      <w:pPr>
        <w:spacing w:line="276" w:lineRule="auto"/>
        <w:jc w:val="center"/>
        <w:rPr>
          <w:rFonts w:ascii="Roboto Light" w:hAnsi="Roboto Light"/>
          <w:sz w:val="40"/>
          <w:szCs w:val="40"/>
        </w:rPr>
      </w:pPr>
      <w:r w:rsidRPr="00C31C68">
        <w:rPr>
          <w:rFonts w:ascii="Roboto Light" w:hAnsi="Roboto Light"/>
          <w:sz w:val="40"/>
          <w:szCs w:val="40"/>
        </w:rPr>
        <w:t>VEDLEGG B</w:t>
      </w:r>
      <w:r w:rsidR="00C31C68" w:rsidRPr="00C31C68">
        <w:rPr>
          <w:rFonts w:ascii="Roboto Light" w:hAnsi="Roboto Light"/>
          <w:sz w:val="40"/>
          <w:szCs w:val="40"/>
        </w:rPr>
        <w:t xml:space="preserve"> - </w:t>
      </w:r>
      <w:r w:rsidR="00155C6D" w:rsidRPr="00C31C68">
        <w:rPr>
          <w:rFonts w:ascii="Roboto Light" w:hAnsi="Roboto Light"/>
          <w:sz w:val="40"/>
          <w:szCs w:val="40"/>
        </w:rPr>
        <w:t>Tilbodsbrev</w:t>
      </w:r>
    </w:p>
    <w:p w14:paraId="1E070A61" w14:textId="77777777" w:rsidR="00FB6C51" w:rsidRPr="002F7B89" w:rsidRDefault="00FB6C51" w:rsidP="003D5788">
      <w:pPr>
        <w:spacing w:line="276" w:lineRule="auto"/>
        <w:rPr>
          <w:rFonts w:ascii="Roboto Light" w:hAnsi="Roboto Light"/>
        </w:rPr>
      </w:pPr>
    </w:p>
    <w:p w14:paraId="0F25E935" w14:textId="77777777" w:rsidR="00FB6C51" w:rsidRPr="002F7B89" w:rsidRDefault="00FB6C51" w:rsidP="003D5788">
      <w:pPr>
        <w:spacing w:line="276" w:lineRule="auto"/>
        <w:rPr>
          <w:rFonts w:ascii="Roboto Light" w:hAnsi="Roboto Light"/>
        </w:rPr>
      </w:pPr>
    </w:p>
    <w:p w14:paraId="7CE4CCEF" w14:textId="3660A2BE" w:rsidR="00462641" w:rsidRPr="002F7B89" w:rsidRDefault="003D5788" w:rsidP="00F64BDF">
      <w:pPr>
        <w:spacing w:line="276" w:lineRule="auto"/>
        <w:rPr>
          <w:rFonts w:ascii="Roboto Light" w:hAnsi="Roboto Light"/>
        </w:rPr>
      </w:pPr>
      <w:r w:rsidRPr="002F7B89">
        <w:rPr>
          <w:rFonts w:ascii="Roboto Light" w:hAnsi="Roboto Light"/>
        </w:rPr>
        <w:br w:type="page"/>
      </w:r>
    </w:p>
    <w:p w14:paraId="3C086E40" w14:textId="640A2B90" w:rsidR="00526C66" w:rsidRPr="005D23C5" w:rsidRDefault="00526C66" w:rsidP="00024CCC">
      <w:pPr>
        <w:pStyle w:val="Overskrift1Innkjp"/>
      </w:pPr>
      <w:r w:rsidRPr="005D23C5">
        <w:lastRenderedPageBreak/>
        <w:t>Innleiing</w:t>
      </w:r>
    </w:p>
    <w:p w14:paraId="511BFD8D" w14:textId="77777777" w:rsidR="008A0C26" w:rsidRDefault="008A0C26" w:rsidP="32A233EC">
      <w:pPr>
        <w:spacing w:line="276" w:lineRule="auto"/>
        <w:rPr>
          <w:rFonts w:ascii="Roboto Light" w:eastAsia="Times New Roman" w:hAnsi="Roboto Light" w:cs="Arial"/>
          <w:szCs w:val="22"/>
          <w:lang w:eastAsia="ar-SA"/>
        </w:rPr>
      </w:pPr>
    </w:p>
    <w:p w14:paraId="35308AC3" w14:textId="4DABC11B" w:rsidR="007C55F7" w:rsidRPr="00420EEE" w:rsidRDefault="059DE8C3" w:rsidP="32A233EC">
      <w:pPr>
        <w:spacing w:line="276" w:lineRule="auto"/>
        <w:rPr>
          <w:rFonts w:ascii="Roboto Light" w:eastAsia="Times New Roman" w:hAnsi="Roboto Light" w:cs="Arial"/>
          <w:szCs w:val="22"/>
          <w:lang w:eastAsia="ar-SA"/>
        </w:rPr>
      </w:pPr>
      <w:r w:rsidRPr="00420EEE">
        <w:rPr>
          <w:rFonts w:ascii="Roboto Light" w:eastAsia="Times New Roman" w:hAnsi="Roboto Light" w:cs="Arial"/>
          <w:szCs w:val="22"/>
          <w:lang w:eastAsia="ar-SA"/>
        </w:rPr>
        <w:t xml:space="preserve">Leverandøren skal i Vedlegg B dokumentere si tilbydde løysing </w:t>
      </w:r>
      <w:r w:rsidR="00041B0D">
        <w:rPr>
          <w:rFonts w:ascii="Roboto Light" w:eastAsia="Times New Roman" w:hAnsi="Roboto Light" w:cs="Arial"/>
          <w:szCs w:val="22"/>
          <w:lang w:eastAsia="ar-SA"/>
        </w:rPr>
        <w:t>og svar</w:t>
      </w:r>
      <w:r w:rsidR="003B58BF">
        <w:rPr>
          <w:rFonts w:ascii="Roboto Light" w:eastAsia="Times New Roman" w:hAnsi="Roboto Light" w:cs="Arial"/>
          <w:szCs w:val="22"/>
          <w:lang w:eastAsia="ar-SA"/>
        </w:rPr>
        <w:t xml:space="preserve"> på kvalifikasjonskrava</w:t>
      </w:r>
      <w:r w:rsidRPr="00420EEE">
        <w:rPr>
          <w:rFonts w:ascii="Roboto Light" w:eastAsia="Times New Roman" w:hAnsi="Roboto Light" w:cs="Arial"/>
          <w:szCs w:val="22"/>
          <w:lang w:eastAsia="ar-SA"/>
        </w:rPr>
        <w:t xml:space="preserve">. Leverandøren skal stadfeste at alle krav i </w:t>
      </w:r>
      <w:r w:rsidR="0C74EBDB" w:rsidRPr="00420EEE">
        <w:rPr>
          <w:rFonts w:ascii="Roboto Light" w:eastAsia="Times New Roman" w:hAnsi="Roboto Light" w:cs="Arial"/>
          <w:szCs w:val="22"/>
          <w:lang w:eastAsia="ar-SA"/>
        </w:rPr>
        <w:t>oppdragsbeskrivinga e</w:t>
      </w:r>
      <w:r w:rsidRPr="00420EEE">
        <w:rPr>
          <w:rFonts w:ascii="Roboto Light" w:eastAsia="Times New Roman" w:hAnsi="Roboto Light" w:cs="Arial"/>
          <w:szCs w:val="22"/>
          <w:lang w:eastAsia="ar-SA"/>
        </w:rPr>
        <w:t>r oppfylt. Det er leverandøren sitt ansvar å skildre alle element som er naudsynte for å få ei komplett løysing, sjølv om desse ikkje er sett</w:t>
      </w:r>
      <w:r w:rsidR="0008363A" w:rsidRPr="00420EEE">
        <w:rPr>
          <w:rFonts w:ascii="Roboto Light" w:eastAsia="Times New Roman" w:hAnsi="Roboto Light" w:cs="Arial"/>
          <w:szCs w:val="22"/>
          <w:lang w:eastAsia="ar-SA"/>
        </w:rPr>
        <w:t xml:space="preserve"> som krav</w:t>
      </w:r>
      <w:r w:rsidRPr="00420EEE">
        <w:rPr>
          <w:rFonts w:ascii="Roboto Light" w:eastAsia="Times New Roman" w:hAnsi="Roboto Light" w:cs="Arial"/>
          <w:szCs w:val="22"/>
          <w:lang w:eastAsia="ar-SA"/>
        </w:rPr>
        <w:t>.</w:t>
      </w:r>
      <w:r w:rsidR="007C55F7" w:rsidRPr="00420EEE">
        <w:rPr>
          <w:rFonts w:ascii="Roboto Light" w:eastAsia="Times New Roman" w:hAnsi="Roboto Light" w:cs="Arial"/>
          <w:szCs w:val="22"/>
          <w:lang w:eastAsia="ar-SA"/>
        </w:rPr>
        <w:t xml:space="preserve"> </w:t>
      </w:r>
    </w:p>
    <w:p w14:paraId="22481F54" w14:textId="77777777" w:rsidR="007C55F7" w:rsidRPr="00420EEE" w:rsidRDefault="007C55F7" w:rsidP="007C55F7">
      <w:pPr>
        <w:spacing w:line="276" w:lineRule="auto"/>
        <w:rPr>
          <w:rFonts w:ascii="Roboto Light" w:eastAsia="Times New Roman" w:hAnsi="Roboto Light" w:cs="Arial"/>
          <w:szCs w:val="22"/>
          <w:lang w:eastAsia="ar-SA"/>
        </w:rPr>
      </w:pPr>
    </w:p>
    <w:p w14:paraId="127519B4" w14:textId="0B68843D" w:rsidR="00882BEA" w:rsidRDefault="007C55F7" w:rsidP="007C55F7">
      <w:pPr>
        <w:spacing w:line="276" w:lineRule="auto"/>
        <w:rPr>
          <w:rFonts w:ascii="Roboto Light" w:eastAsia="Times New Roman" w:hAnsi="Roboto Light" w:cs="Arial"/>
          <w:szCs w:val="22"/>
          <w:lang w:eastAsia="ar-SA"/>
        </w:rPr>
      </w:pPr>
      <w:r w:rsidRPr="00420EEE">
        <w:rPr>
          <w:rFonts w:ascii="Roboto Light" w:eastAsia="Times New Roman" w:hAnsi="Roboto Light" w:cs="Arial"/>
          <w:szCs w:val="22"/>
          <w:lang w:eastAsia="ar-SA"/>
        </w:rPr>
        <w:t>Oppdragsgjevar føreset at tilbyder set seg inn i alle delar av konkurransedokumenta</w:t>
      </w:r>
      <w:r w:rsidR="0008363A" w:rsidRPr="00420EEE">
        <w:rPr>
          <w:rFonts w:ascii="Roboto Light" w:eastAsia="Times New Roman" w:hAnsi="Roboto Light" w:cs="Arial"/>
          <w:szCs w:val="22"/>
          <w:lang w:eastAsia="ar-SA"/>
        </w:rPr>
        <w:t>, inkludert avtalevilkåra</w:t>
      </w:r>
      <w:r w:rsidRPr="00420EEE">
        <w:rPr>
          <w:rFonts w:ascii="Roboto Light" w:eastAsia="Times New Roman" w:hAnsi="Roboto Light" w:cs="Arial"/>
          <w:szCs w:val="22"/>
          <w:lang w:eastAsia="ar-SA"/>
        </w:rPr>
        <w:t xml:space="preserve">. </w:t>
      </w:r>
    </w:p>
    <w:p w14:paraId="036B653C" w14:textId="77777777" w:rsidR="00E71396" w:rsidRDefault="00E71396" w:rsidP="007C55F7">
      <w:pPr>
        <w:spacing w:line="276" w:lineRule="auto"/>
        <w:rPr>
          <w:rFonts w:ascii="Roboto Light" w:eastAsia="Times New Roman" w:hAnsi="Roboto Light" w:cs="Arial"/>
          <w:szCs w:val="22"/>
          <w:lang w:eastAsia="ar-SA"/>
        </w:rPr>
      </w:pPr>
    </w:p>
    <w:p w14:paraId="00720E77" w14:textId="69820510" w:rsidR="00E71396" w:rsidRDefault="000148ED" w:rsidP="00024CCC">
      <w:pPr>
        <w:spacing w:line="360" w:lineRule="auto"/>
        <w:rPr>
          <w:rFonts w:ascii="Roboto Light" w:eastAsia="Times New Roman" w:hAnsi="Roboto Light" w:cs="Arial"/>
          <w:szCs w:val="22"/>
          <w:lang w:eastAsia="ar-SA"/>
        </w:rPr>
      </w:pPr>
      <w:r>
        <w:rPr>
          <w:rFonts w:ascii="Roboto Light" w:eastAsia="Times New Roman" w:hAnsi="Roboto Light" w:cs="Arial"/>
          <w:szCs w:val="22"/>
          <w:lang w:eastAsia="ar-SA"/>
        </w:rPr>
        <w:t xml:space="preserve">Tilbodsbrevet er bygd opp slik: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62"/>
        <w:gridCol w:w="4820"/>
      </w:tblGrid>
      <w:tr w:rsidR="00947550" w14:paraId="50CEF261" w14:textId="77777777" w:rsidTr="004C1629">
        <w:trPr>
          <w:trHeight w:val="386"/>
        </w:trPr>
        <w:tc>
          <w:tcPr>
            <w:tcW w:w="562" w:type="dxa"/>
          </w:tcPr>
          <w:p w14:paraId="1AA26FD8" w14:textId="79317D16" w:rsidR="00947550" w:rsidRDefault="00947550" w:rsidP="007C55F7">
            <w:pPr>
              <w:spacing w:line="276" w:lineRule="auto"/>
              <w:rPr>
                <w:rFonts w:ascii="Roboto Light" w:eastAsia="Times New Roman" w:hAnsi="Roboto Light" w:cs="Arial"/>
                <w:szCs w:val="22"/>
                <w:lang w:eastAsia="ar-SA"/>
              </w:rPr>
            </w:pPr>
            <w:r>
              <w:rPr>
                <w:rFonts w:ascii="Roboto Light" w:eastAsia="Times New Roman" w:hAnsi="Roboto Light" w:cs="Arial"/>
                <w:szCs w:val="22"/>
                <w:lang w:eastAsia="ar-SA"/>
              </w:rPr>
              <w:t>1</w:t>
            </w:r>
          </w:p>
        </w:tc>
        <w:tc>
          <w:tcPr>
            <w:tcW w:w="4820" w:type="dxa"/>
          </w:tcPr>
          <w:p w14:paraId="64A95FD9" w14:textId="50C6D218" w:rsidR="00947550" w:rsidRDefault="00947550" w:rsidP="007C55F7">
            <w:pPr>
              <w:spacing w:line="276" w:lineRule="auto"/>
              <w:rPr>
                <w:rFonts w:ascii="Roboto Light" w:eastAsia="Times New Roman" w:hAnsi="Roboto Light" w:cs="Arial"/>
                <w:szCs w:val="22"/>
                <w:lang w:eastAsia="ar-SA"/>
              </w:rPr>
            </w:pPr>
            <w:r>
              <w:rPr>
                <w:rFonts w:ascii="Roboto Light" w:eastAsia="Times New Roman" w:hAnsi="Roboto Light" w:cs="Arial"/>
                <w:szCs w:val="22"/>
                <w:lang w:eastAsia="ar-SA"/>
              </w:rPr>
              <w:t>Tilbodsbrev</w:t>
            </w:r>
          </w:p>
        </w:tc>
      </w:tr>
      <w:tr w:rsidR="00947550" w14:paraId="7AC3E12C" w14:textId="77777777" w:rsidTr="004C1629">
        <w:trPr>
          <w:trHeight w:val="420"/>
        </w:trPr>
        <w:tc>
          <w:tcPr>
            <w:tcW w:w="562" w:type="dxa"/>
          </w:tcPr>
          <w:p w14:paraId="2E355851" w14:textId="57D2C094" w:rsidR="00947550" w:rsidRDefault="00024CCC" w:rsidP="007C55F7">
            <w:pPr>
              <w:spacing w:line="276" w:lineRule="auto"/>
              <w:rPr>
                <w:rFonts w:ascii="Roboto Light" w:eastAsia="Times New Roman" w:hAnsi="Roboto Light" w:cs="Arial"/>
                <w:szCs w:val="22"/>
                <w:lang w:eastAsia="ar-SA"/>
              </w:rPr>
            </w:pPr>
            <w:r>
              <w:rPr>
                <w:rFonts w:ascii="Roboto Light" w:eastAsia="Times New Roman" w:hAnsi="Roboto Light" w:cs="Arial"/>
                <w:szCs w:val="22"/>
                <w:lang w:eastAsia="ar-SA"/>
              </w:rPr>
              <w:t>2</w:t>
            </w:r>
          </w:p>
        </w:tc>
        <w:tc>
          <w:tcPr>
            <w:tcW w:w="4820" w:type="dxa"/>
          </w:tcPr>
          <w:p w14:paraId="4F89F68A" w14:textId="23D0883A" w:rsidR="00947550" w:rsidRDefault="00DF52AC" w:rsidP="007C55F7">
            <w:pPr>
              <w:spacing w:line="276" w:lineRule="auto"/>
              <w:rPr>
                <w:rFonts w:ascii="Roboto Light" w:eastAsia="Times New Roman" w:hAnsi="Roboto Light" w:cs="Arial"/>
                <w:szCs w:val="22"/>
                <w:lang w:eastAsia="ar-SA"/>
              </w:rPr>
            </w:pPr>
            <w:r>
              <w:rPr>
                <w:rFonts w:ascii="Roboto Light" w:eastAsia="Times New Roman" w:hAnsi="Roboto Light" w:cs="Arial"/>
                <w:szCs w:val="22"/>
                <w:lang w:eastAsia="ar-SA"/>
              </w:rPr>
              <w:t>Tilbydar</w:t>
            </w:r>
            <w:r w:rsidR="00947550">
              <w:rPr>
                <w:rFonts w:ascii="Roboto Light" w:eastAsia="Times New Roman" w:hAnsi="Roboto Light" w:cs="Arial"/>
                <w:szCs w:val="22"/>
                <w:lang w:eastAsia="ar-SA"/>
              </w:rPr>
              <w:t xml:space="preserve"> sine atterhald og avvik </w:t>
            </w:r>
          </w:p>
        </w:tc>
      </w:tr>
      <w:tr w:rsidR="00947550" w14:paraId="2CD7F43B" w14:textId="77777777" w:rsidTr="004C1629">
        <w:trPr>
          <w:trHeight w:val="695"/>
        </w:trPr>
        <w:tc>
          <w:tcPr>
            <w:tcW w:w="562" w:type="dxa"/>
          </w:tcPr>
          <w:p w14:paraId="47A25B68" w14:textId="0FCDA572" w:rsidR="00947550" w:rsidRDefault="00024CCC" w:rsidP="007C55F7">
            <w:pPr>
              <w:spacing w:line="276" w:lineRule="auto"/>
              <w:rPr>
                <w:rFonts w:ascii="Roboto Light" w:eastAsia="Times New Roman" w:hAnsi="Roboto Light" w:cs="Arial"/>
                <w:szCs w:val="22"/>
                <w:lang w:eastAsia="ar-SA"/>
              </w:rPr>
            </w:pPr>
            <w:r>
              <w:rPr>
                <w:rFonts w:ascii="Roboto Light" w:eastAsia="Times New Roman" w:hAnsi="Roboto Light" w:cs="Arial"/>
                <w:szCs w:val="22"/>
                <w:lang w:eastAsia="ar-SA"/>
              </w:rPr>
              <w:t>3</w:t>
            </w:r>
          </w:p>
        </w:tc>
        <w:tc>
          <w:tcPr>
            <w:tcW w:w="4820" w:type="dxa"/>
          </w:tcPr>
          <w:p w14:paraId="3A997987" w14:textId="4FADA3C5" w:rsidR="00947550" w:rsidRDefault="00DF52AC" w:rsidP="007C55F7">
            <w:pPr>
              <w:spacing w:line="276" w:lineRule="auto"/>
              <w:rPr>
                <w:rFonts w:ascii="Roboto Light" w:eastAsia="Times New Roman" w:hAnsi="Roboto Light" w:cs="Arial"/>
                <w:szCs w:val="22"/>
                <w:lang w:eastAsia="ar-SA"/>
              </w:rPr>
            </w:pPr>
            <w:r>
              <w:rPr>
                <w:rFonts w:ascii="Roboto Light" w:eastAsia="Times New Roman" w:hAnsi="Roboto Light" w:cs="Arial"/>
                <w:szCs w:val="22"/>
                <w:lang w:eastAsia="ar-SA"/>
              </w:rPr>
              <w:t xml:space="preserve">Teiepliktige opplysningar og eigenerklæring om bortfall av teieplikt </w:t>
            </w:r>
          </w:p>
        </w:tc>
      </w:tr>
      <w:tr w:rsidR="00947550" w14:paraId="61C136AF" w14:textId="77777777" w:rsidTr="004C1629">
        <w:trPr>
          <w:trHeight w:val="408"/>
        </w:trPr>
        <w:tc>
          <w:tcPr>
            <w:tcW w:w="562" w:type="dxa"/>
          </w:tcPr>
          <w:p w14:paraId="18DDC194" w14:textId="3A25ACE7" w:rsidR="00947550" w:rsidRDefault="00024CCC" w:rsidP="007C55F7">
            <w:pPr>
              <w:spacing w:line="276" w:lineRule="auto"/>
              <w:rPr>
                <w:rFonts w:ascii="Roboto Light" w:eastAsia="Times New Roman" w:hAnsi="Roboto Light" w:cs="Arial"/>
                <w:szCs w:val="22"/>
                <w:lang w:eastAsia="ar-SA"/>
              </w:rPr>
            </w:pPr>
            <w:r>
              <w:rPr>
                <w:rFonts w:ascii="Roboto Light" w:eastAsia="Times New Roman" w:hAnsi="Roboto Light" w:cs="Arial"/>
                <w:szCs w:val="22"/>
                <w:lang w:eastAsia="ar-SA"/>
              </w:rPr>
              <w:t>4</w:t>
            </w:r>
          </w:p>
        </w:tc>
        <w:tc>
          <w:tcPr>
            <w:tcW w:w="4820" w:type="dxa"/>
          </w:tcPr>
          <w:p w14:paraId="0E5804EA" w14:textId="6EAE1F8D" w:rsidR="00947550" w:rsidRPr="00947550" w:rsidRDefault="00947550" w:rsidP="00947550">
            <w:pPr>
              <w:rPr>
                <w:rFonts w:ascii="Roboto Light" w:eastAsia="Times New Roman" w:hAnsi="Roboto Light" w:cs="Arial"/>
                <w:szCs w:val="22"/>
                <w:lang w:eastAsia="ar-SA"/>
              </w:rPr>
            </w:pPr>
            <w:r>
              <w:rPr>
                <w:rFonts w:ascii="Roboto Light" w:eastAsia="Times New Roman" w:hAnsi="Roboto Light" w:cs="Arial"/>
                <w:szCs w:val="22"/>
                <w:lang w:eastAsia="ar-SA"/>
              </w:rPr>
              <w:t>Forpli</w:t>
            </w:r>
            <w:r w:rsidR="00DF52AC">
              <w:rPr>
                <w:rFonts w:ascii="Roboto Light" w:eastAsia="Times New Roman" w:hAnsi="Roboto Light" w:cs="Arial"/>
                <w:szCs w:val="22"/>
                <w:lang w:eastAsia="ar-SA"/>
              </w:rPr>
              <w:t xml:space="preserve">ktingserklæring </w:t>
            </w:r>
          </w:p>
        </w:tc>
      </w:tr>
      <w:tr w:rsidR="00947550" w14:paraId="596A0A0C" w14:textId="77777777" w:rsidTr="004C1629">
        <w:trPr>
          <w:trHeight w:val="413"/>
        </w:trPr>
        <w:tc>
          <w:tcPr>
            <w:tcW w:w="562" w:type="dxa"/>
          </w:tcPr>
          <w:p w14:paraId="4220B128" w14:textId="299F739B" w:rsidR="00947550" w:rsidRDefault="00024CCC" w:rsidP="007C55F7">
            <w:pPr>
              <w:spacing w:line="276" w:lineRule="auto"/>
              <w:rPr>
                <w:rFonts w:ascii="Roboto Light" w:eastAsia="Times New Roman" w:hAnsi="Roboto Light" w:cs="Arial"/>
                <w:szCs w:val="22"/>
                <w:lang w:eastAsia="ar-SA"/>
              </w:rPr>
            </w:pPr>
            <w:r>
              <w:rPr>
                <w:rFonts w:ascii="Roboto Light" w:eastAsia="Times New Roman" w:hAnsi="Roboto Light" w:cs="Arial"/>
                <w:szCs w:val="22"/>
                <w:lang w:eastAsia="ar-SA"/>
              </w:rPr>
              <w:t>5</w:t>
            </w:r>
          </w:p>
        </w:tc>
        <w:tc>
          <w:tcPr>
            <w:tcW w:w="4820" w:type="dxa"/>
          </w:tcPr>
          <w:p w14:paraId="7B391F13" w14:textId="1869F1DA" w:rsidR="00947550" w:rsidRPr="00947550" w:rsidRDefault="00DF52AC" w:rsidP="00947550">
            <w:pPr>
              <w:rPr>
                <w:rFonts w:ascii="Roboto Light" w:eastAsia="Times New Roman" w:hAnsi="Roboto Light" w:cs="Arial"/>
                <w:szCs w:val="22"/>
                <w:lang w:eastAsia="ar-SA"/>
              </w:rPr>
            </w:pPr>
            <w:r>
              <w:rPr>
                <w:rFonts w:ascii="Roboto Light" w:eastAsia="Times New Roman" w:hAnsi="Roboto Light" w:cs="Arial"/>
                <w:szCs w:val="22"/>
                <w:lang w:eastAsia="ar-SA"/>
              </w:rPr>
              <w:t xml:space="preserve">Referanseskjema </w:t>
            </w:r>
          </w:p>
        </w:tc>
      </w:tr>
      <w:tr w:rsidR="00DF52AC" w14:paraId="443EFF4C" w14:textId="77777777" w:rsidTr="004C1629">
        <w:trPr>
          <w:trHeight w:val="420"/>
        </w:trPr>
        <w:tc>
          <w:tcPr>
            <w:tcW w:w="562" w:type="dxa"/>
          </w:tcPr>
          <w:p w14:paraId="4F8992DE" w14:textId="0540F25A" w:rsidR="00DF52AC" w:rsidRDefault="00024CCC" w:rsidP="007C55F7">
            <w:pPr>
              <w:spacing w:line="276" w:lineRule="auto"/>
              <w:rPr>
                <w:rFonts w:ascii="Roboto Light" w:eastAsia="Times New Roman" w:hAnsi="Roboto Light" w:cs="Arial"/>
                <w:szCs w:val="22"/>
                <w:lang w:eastAsia="ar-SA"/>
              </w:rPr>
            </w:pPr>
            <w:r>
              <w:rPr>
                <w:rFonts w:ascii="Roboto Light" w:eastAsia="Times New Roman" w:hAnsi="Roboto Light" w:cs="Arial"/>
                <w:szCs w:val="22"/>
                <w:lang w:eastAsia="ar-SA"/>
              </w:rPr>
              <w:t>6</w:t>
            </w:r>
          </w:p>
        </w:tc>
        <w:tc>
          <w:tcPr>
            <w:tcW w:w="4820" w:type="dxa"/>
          </w:tcPr>
          <w:p w14:paraId="6BD42291" w14:textId="223C23CA" w:rsidR="00DF52AC" w:rsidRDefault="00DF52AC" w:rsidP="00947550">
            <w:pPr>
              <w:rPr>
                <w:rFonts w:ascii="Roboto Light" w:eastAsia="Times New Roman" w:hAnsi="Roboto Light" w:cs="Arial"/>
                <w:szCs w:val="22"/>
                <w:lang w:eastAsia="ar-SA"/>
              </w:rPr>
            </w:pPr>
            <w:r>
              <w:rPr>
                <w:rFonts w:ascii="Roboto Light" w:eastAsia="Times New Roman" w:hAnsi="Roboto Light" w:cs="Arial"/>
                <w:szCs w:val="22"/>
                <w:lang w:eastAsia="ar-SA"/>
              </w:rPr>
              <w:t xml:space="preserve">Underleverandørar </w:t>
            </w:r>
          </w:p>
        </w:tc>
      </w:tr>
    </w:tbl>
    <w:p w14:paraId="43C21D7A" w14:textId="77777777" w:rsidR="000148ED" w:rsidRDefault="000148ED" w:rsidP="007C55F7">
      <w:pPr>
        <w:spacing w:line="276" w:lineRule="auto"/>
        <w:rPr>
          <w:rFonts w:ascii="Roboto Light" w:eastAsia="Times New Roman" w:hAnsi="Roboto Light" w:cs="Arial"/>
          <w:szCs w:val="22"/>
          <w:lang w:eastAsia="ar-SA"/>
        </w:rPr>
      </w:pPr>
    </w:p>
    <w:p w14:paraId="6D0AAD6B" w14:textId="77777777" w:rsidR="008A0C26" w:rsidRDefault="008A0C26" w:rsidP="007C55F7">
      <w:pPr>
        <w:spacing w:line="276" w:lineRule="auto"/>
        <w:rPr>
          <w:rFonts w:ascii="Roboto Light" w:eastAsia="Times New Roman" w:hAnsi="Roboto Light" w:cs="Arial"/>
          <w:szCs w:val="22"/>
          <w:lang w:eastAsia="ar-SA"/>
        </w:rPr>
      </w:pPr>
    </w:p>
    <w:p w14:paraId="115A1362" w14:textId="654D999B" w:rsidR="00AD0464" w:rsidRDefault="00AD0464" w:rsidP="00024CCC">
      <w:pPr>
        <w:spacing w:line="360" w:lineRule="auto"/>
        <w:rPr>
          <w:rFonts w:ascii="Roboto Light" w:eastAsia="Times New Roman" w:hAnsi="Roboto Light" w:cs="Arial"/>
          <w:szCs w:val="22"/>
          <w:lang w:eastAsia="ar-SA"/>
        </w:rPr>
      </w:pPr>
      <w:r>
        <w:rPr>
          <w:rFonts w:ascii="Roboto Light" w:eastAsia="Times New Roman" w:hAnsi="Roboto Light" w:cs="Arial"/>
          <w:szCs w:val="22"/>
          <w:lang w:eastAsia="ar-SA"/>
        </w:rPr>
        <w:t>Sett eit kryss for delkontrakt tilbodet gjeld</w:t>
      </w:r>
      <w:r w:rsidR="008A0C26">
        <w:rPr>
          <w:rFonts w:ascii="Roboto Light" w:eastAsia="Times New Roman" w:hAnsi="Roboto Light" w:cs="Arial"/>
          <w:szCs w:val="22"/>
          <w:lang w:eastAsia="ar-SA"/>
        </w:rPr>
        <w:t>:</w:t>
      </w:r>
      <w:r>
        <w:rPr>
          <w:rFonts w:ascii="Roboto Light" w:eastAsia="Times New Roman" w:hAnsi="Roboto Light" w:cs="Arial"/>
          <w:szCs w:val="22"/>
          <w:lang w:eastAsia="ar-SA"/>
        </w:rPr>
        <w:t xml:space="preserve"> </w:t>
      </w:r>
    </w:p>
    <w:tbl>
      <w:tblPr>
        <w:tblStyle w:val="Tabellrutenett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562"/>
        <w:gridCol w:w="733"/>
      </w:tblGrid>
      <w:tr w:rsidR="00AD0464" w14:paraId="1A28D5F3" w14:textId="77777777" w:rsidTr="00024CCC">
        <w:trPr>
          <w:trHeight w:val="501"/>
        </w:trPr>
        <w:tc>
          <w:tcPr>
            <w:tcW w:w="2562" w:type="dxa"/>
            <w:vAlign w:val="center"/>
          </w:tcPr>
          <w:p w14:paraId="46B0F5C0" w14:textId="3949428A" w:rsidR="00024CCC" w:rsidRDefault="00AD0464" w:rsidP="00024CCC">
            <w:pPr>
              <w:spacing w:line="276" w:lineRule="auto"/>
              <w:rPr>
                <w:rFonts w:ascii="Roboto Light" w:eastAsia="Times New Roman" w:hAnsi="Roboto Light" w:cs="Arial"/>
                <w:szCs w:val="22"/>
                <w:lang w:eastAsia="ar-SA"/>
              </w:rPr>
            </w:pPr>
            <w:r>
              <w:rPr>
                <w:rFonts w:ascii="Roboto Light" w:eastAsia="Times New Roman" w:hAnsi="Roboto Light" w:cs="Arial"/>
                <w:szCs w:val="22"/>
                <w:lang w:eastAsia="ar-SA"/>
              </w:rPr>
              <w:t>Bergen nord</w:t>
            </w:r>
          </w:p>
        </w:tc>
        <w:sdt>
          <w:sdtPr>
            <w:rPr>
              <w:rFonts w:ascii="Roboto Light" w:eastAsia="Times New Roman" w:hAnsi="Roboto Light" w:cs="Arial"/>
              <w:szCs w:val="22"/>
              <w:lang w:eastAsia="ar-SA"/>
            </w:rPr>
            <w:id w:val="409437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3" w:type="dxa"/>
              </w:tcPr>
              <w:p w14:paraId="0DD0B127" w14:textId="25B70B59" w:rsidR="00AD0464" w:rsidRDefault="00024CCC" w:rsidP="00024CCC">
                <w:pPr>
                  <w:spacing w:line="276" w:lineRule="auto"/>
                  <w:jc w:val="center"/>
                  <w:rPr>
                    <w:rFonts w:ascii="Roboto Light" w:eastAsia="Times New Roman" w:hAnsi="Roboto Light" w:cs="Arial"/>
                    <w:szCs w:val="22"/>
                    <w:lang w:eastAsia="ar-SA"/>
                  </w:rPr>
                </w:pPr>
                <w:r>
                  <w:rPr>
                    <w:rFonts w:ascii="MS Gothic" w:eastAsia="MS Gothic" w:hAnsi="MS Gothic" w:cs="Arial" w:hint="eastAsia"/>
                    <w:szCs w:val="22"/>
                    <w:lang w:eastAsia="ar-SA"/>
                  </w:rPr>
                  <w:t>☐</w:t>
                </w:r>
              </w:p>
            </w:tc>
          </w:sdtContent>
        </w:sdt>
      </w:tr>
      <w:tr w:rsidR="00AD0464" w14:paraId="177E1787" w14:textId="77777777" w:rsidTr="00024CCC">
        <w:trPr>
          <w:trHeight w:val="468"/>
        </w:trPr>
        <w:tc>
          <w:tcPr>
            <w:tcW w:w="2562" w:type="dxa"/>
            <w:vAlign w:val="center"/>
          </w:tcPr>
          <w:p w14:paraId="2BA48845" w14:textId="39EE716F" w:rsidR="00AD0464" w:rsidRDefault="00AD0464" w:rsidP="00024CCC">
            <w:pPr>
              <w:spacing w:line="276" w:lineRule="auto"/>
              <w:rPr>
                <w:rFonts w:ascii="Roboto Light" w:eastAsia="Times New Roman" w:hAnsi="Roboto Light" w:cs="Arial"/>
                <w:szCs w:val="22"/>
                <w:lang w:eastAsia="ar-SA"/>
              </w:rPr>
            </w:pPr>
            <w:r>
              <w:rPr>
                <w:rFonts w:ascii="Roboto Light" w:eastAsia="Times New Roman" w:hAnsi="Roboto Light" w:cs="Arial"/>
                <w:szCs w:val="22"/>
                <w:lang w:eastAsia="ar-SA"/>
              </w:rPr>
              <w:t>Bergen sør</w:t>
            </w:r>
          </w:p>
        </w:tc>
        <w:sdt>
          <w:sdtPr>
            <w:rPr>
              <w:rFonts w:ascii="Roboto Light" w:eastAsia="Times New Roman" w:hAnsi="Roboto Light" w:cs="Arial"/>
              <w:szCs w:val="22"/>
              <w:lang w:eastAsia="ar-SA"/>
            </w:rPr>
            <w:id w:val="-2110256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3" w:type="dxa"/>
              </w:tcPr>
              <w:p w14:paraId="620C935C" w14:textId="2760EC7C" w:rsidR="00AD0464" w:rsidRDefault="008A0C26" w:rsidP="00024CCC">
                <w:pPr>
                  <w:spacing w:line="276" w:lineRule="auto"/>
                  <w:jc w:val="center"/>
                  <w:rPr>
                    <w:rFonts w:ascii="Roboto Light" w:eastAsia="Times New Roman" w:hAnsi="Roboto Light" w:cs="Arial"/>
                    <w:szCs w:val="22"/>
                    <w:lang w:eastAsia="ar-SA"/>
                  </w:rPr>
                </w:pPr>
                <w:r>
                  <w:rPr>
                    <w:rFonts w:ascii="MS Gothic" w:eastAsia="MS Gothic" w:hAnsi="MS Gothic" w:cs="Arial" w:hint="eastAsia"/>
                    <w:szCs w:val="22"/>
                    <w:lang w:eastAsia="ar-SA"/>
                  </w:rPr>
                  <w:t>☐</w:t>
                </w:r>
              </w:p>
            </w:tc>
          </w:sdtContent>
        </w:sdt>
      </w:tr>
      <w:tr w:rsidR="00AD0464" w14:paraId="24A43ACD" w14:textId="77777777" w:rsidTr="00024CCC">
        <w:trPr>
          <w:trHeight w:val="447"/>
        </w:trPr>
        <w:tc>
          <w:tcPr>
            <w:tcW w:w="2562" w:type="dxa"/>
            <w:vAlign w:val="center"/>
          </w:tcPr>
          <w:p w14:paraId="5B59471F" w14:textId="5796033B" w:rsidR="00AD0464" w:rsidRDefault="00AD0464" w:rsidP="00024CCC">
            <w:pPr>
              <w:spacing w:line="276" w:lineRule="auto"/>
              <w:rPr>
                <w:rFonts w:ascii="Roboto Light" w:eastAsia="Times New Roman" w:hAnsi="Roboto Light" w:cs="Arial"/>
                <w:szCs w:val="22"/>
                <w:lang w:eastAsia="ar-SA"/>
              </w:rPr>
            </w:pPr>
            <w:r>
              <w:rPr>
                <w:rFonts w:ascii="Roboto Light" w:eastAsia="Times New Roman" w:hAnsi="Roboto Light" w:cs="Arial"/>
                <w:szCs w:val="22"/>
                <w:lang w:eastAsia="ar-SA"/>
              </w:rPr>
              <w:t>Bergen vest</w:t>
            </w:r>
          </w:p>
        </w:tc>
        <w:sdt>
          <w:sdtPr>
            <w:rPr>
              <w:rFonts w:ascii="Roboto Light" w:eastAsia="Times New Roman" w:hAnsi="Roboto Light" w:cs="Arial"/>
              <w:szCs w:val="22"/>
              <w:lang w:eastAsia="ar-SA"/>
            </w:rPr>
            <w:id w:val="-16286899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3" w:type="dxa"/>
              </w:tcPr>
              <w:p w14:paraId="0B0A4921" w14:textId="73FE5C80" w:rsidR="00AD0464" w:rsidRDefault="008A0C26" w:rsidP="00024CCC">
                <w:pPr>
                  <w:spacing w:line="276" w:lineRule="auto"/>
                  <w:jc w:val="center"/>
                  <w:rPr>
                    <w:rFonts w:ascii="Roboto Light" w:eastAsia="Times New Roman" w:hAnsi="Roboto Light" w:cs="Arial"/>
                    <w:szCs w:val="22"/>
                    <w:lang w:eastAsia="ar-SA"/>
                  </w:rPr>
                </w:pPr>
                <w:r>
                  <w:rPr>
                    <w:rFonts w:ascii="MS Gothic" w:eastAsia="MS Gothic" w:hAnsi="MS Gothic" w:cs="Arial" w:hint="eastAsia"/>
                    <w:szCs w:val="22"/>
                    <w:lang w:eastAsia="ar-SA"/>
                  </w:rPr>
                  <w:t>☐</w:t>
                </w:r>
              </w:p>
            </w:tc>
          </w:sdtContent>
        </w:sdt>
      </w:tr>
    </w:tbl>
    <w:p w14:paraId="4DD7E19C" w14:textId="77777777" w:rsidR="00AD0464" w:rsidRDefault="00AD0464" w:rsidP="007C55F7">
      <w:pPr>
        <w:spacing w:line="276" w:lineRule="auto"/>
        <w:rPr>
          <w:rFonts w:ascii="Roboto Light" w:eastAsia="Times New Roman" w:hAnsi="Roboto Light" w:cs="Arial"/>
          <w:szCs w:val="22"/>
          <w:lang w:eastAsia="ar-SA"/>
        </w:rPr>
      </w:pPr>
    </w:p>
    <w:p w14:paraId="1FED0EA6" w14:textId="77777777" w:rsidR="008A0C26" w:rsidRDefault="008A0C26" w:rsidP="007C55F7">
      <w:pPr>
        <w:spacing w:line="276" w:lineRule="auto"/>
        <w:rPr>
          <w:rFonts w:ascii="Roboto Light" w:eastAsia="Times New Roman" w:hAnsi="Roboto Light" w:cs="Arial"/>
          <w:szCs w:val="22"/>
          <w:lang w:eastAsia="ar-SA"/>
        </w:rPr>
      </w:pPr>
    </w:p>
    <w:p w14:paraId="124A0D22" w14:textId="77777777" w:rsidR="008A0C26" w:rsidRDefault="008A0C26" w:rsidP="007C55F7">
      <w:pPr>
        <w:spacing w:line="276" w:lineRule="auto"/>
        <w:rPr>
          <w:rFonts w:ascii="Roboto Light" w:eastAsia="Times New Roman" w:hAnsi="Roboto Light" w:cs="Arial"/>
          <w:szCs w:val="22"/>
          <w:lang w:eastAsia="ar-SA"/>
        </w:rPr>
      </w:pPr>
    </w:p>
    <w:p w14:paraId="50711FF4" w14:textId="77777777" w:rsidR="008A0C26" w:rsidRDefault="008A0C26" w:rsidP="007C55F7">
      <w:pPr>
        <w:spacing w:line="276" w:lineRule="auto"/>
        <w:rPr>
          <w:rFonts w:ascii="Roboto Light" w:eastAsia="Times New Roman" w:hAnsi="Roboto Light" w:cs="Arial"/>
          <w:szCs w:val="22"/>
          <w:lang w:eastAsia="ar-SA"/>
        </w:rPr>
      </w:pPr>
    </w:p>
    <w:p w14:paraId="1FED7493" w14:textId="77777777" w:rsidR="008A0C26" w:rsidRDefault="008A0C26" w:rsidP="007C55F7">
      <w:pPr>
        <w:spacing w:line="276" w:lineRule="auto"/>
        <w:rPr>
          <w:rFonts w:ascii="Roboto Light" w:eastAsia="Times New Roman" w:hAnsi="Roboto Light" w:cs="Arial"/>
          <w:szCs w:val="22"/>
          <w:lang w:eastAsia="ar-SA"/>
        </w:rPr>
      </w:pPr>
    </w:p>
    <w:p w14:paraId="0A904E82" w14:textId="77777777" w:rsidR="008A0C26" w:rsidRDefault="008A0C26" w:rsidP="007C55F7">
      <w:pPr>
        <w:spacing w:line="276" w:lineRule="auto"/>
        <w:rPr>
          <w:rFonts w:ascii="Roboto Light" w:eastAsia="Times New Roman" w:hAnsi="Roboto Light" w:cs="Arial"/>
          <w:szCs w:val="22"/>
          <w:lang w:eastAsia="ar-SA"/>
        </w:rPr>
      </w:pPr>
    </w:p>
    <w:p w14:paraId="44EE6F49" w14:textId="77777777" w:rsidR="008A0C26" w:rsidRDefault="008A0C26" w:rsidP="007C55F7">
      <w:pPr>
        <w:spacing w:line="276" w:lineRule="auto"/>
        <w:rPr>
          <w:rFonts w:ascii="Roboto Light" w:eastAsia="Times New Roman" w:hAnsi="Roboto Light" w:cs="Arial"/>
          <w:szCs w:val="22"/>
          <w:lang w:eastAsia="ar-SA"/>
        </w:rPr>
      </w:pPr>
    </w:p>
    <w:p w14:paraId="7236ABDA" w14:textId="77777777" w:rsidR="008A0C26" w:rsidRDefault="008A0C26" w:rsidP="007C55F7">
      <w:pPr>
        <w:spacing w:line="276" w:lineRule="auto"/>
        <w:rPr>
          <w:rFonts w:ascii="Roboto Light" w:eastAsia="Times New Roman" w:hAnsi="Roboto Light" w:cs="Arial"/>
          <w:szCs w:val="22"/>
          <w:lang w:eastAsia="ar-SA"/>
        </w:rPr>
      </w:pPr>
    </w:p>
    <w:p w14:paraId="5CFEE24E" w14:textId="77777777" w:rsidR="008A0C26" w:rsidRDefault="008A0C26" w:rsidP="007C55F7">
      <w:pPr>
        <w:spacing w:line="276" w:lineRule="auto"/>
        <w:rPr>
          <w:rFonts w:ascii="Roboto Light" w:eastAsia="Times New Roman" w:hAnsi="Roboto Light" w:cs="Arial"/>
          <w:szCs w:val="22"/>
          <w:lang w:eastAsia="ar-SA"/>
        </w:rPr>
      </w:pPr>
    </w:p>
    <w:p w14:paraId="684D6EAE" w14:textId="77777777" w:rsidR="008A0C26" w:rsidRDefault="008A0C26" w:rsidP="007C55F7">
      <w:pPr>
        <w:spacing w:line="276" w:lineRule="auto"/>
        <w:rPr>
          <w:rFonts w:ascii="Roboto Light" w:eastAsia="Times New Roman" w:hAnsi="Roboto Light" w:cs="Arial"/>
          <w:szCs w:val="22"/>
          <w:lang w:eastAsia="ar-SA"/>
        </w:rPr>
      </w:pPr>
    </w:p>
    <w:p w14:paraId="61E649EF" w14:textId="77777777" w:rsidR="008A0C26" w:rsidRDefault="008A0C26" w:rsidP="007C55F7">
      <w:pPr>
        <w:spacing w:line="276" w:lineRule="auto"/>
        <w:rPr>
          <w:rFonts w:ascii="Roboto Light" w:eastAsia="Times New Roman" w:hAnsi="Roboto Light" w:cs="Arial"/>
          <w:szCs w:val="22"/>
          <w:lang w:eastAsia="ar-SA"/>
        </w:rPr>
      </w:pPr>
    </w:p>
    <w:p w14:paraId="1092FE1A" w14:textId="77777777" w:rsidR="008A0C26" w:rsidRDefault="008A0C26" w:rsidP="007C55F7">
      <w:pPr>
        <w:spacing w:line="276" w:lineRule="auto"/>
        <w:rPr>
          <w:rFonts w:ascii="Roboto Light" w:eastAsia="Times New Roman" w:hAnsi="Roboto Light" w:cs="Arial"/>
          <w:szCs w:val="22"/>
          <w:lang w:eastAsia="ar-SA"/>
        </w:rPr>
      </w:pPr>
    </w:p>
    <w:p w14:paraId="727A4C9C" w14:textId="77777777" w:rsidR="008A0C26" w:rsidRDefault="008A0C26" w:rsidP="007C55F7">
      <w:pPr>
        <w:spacing w:line="276" w:lineRule="auto"/>
        <w:rPr>
          <w:rFonts w:ascii="Roboto Light" w:eastAsia="Times New Roman" w:hAnsi="Roboto Light" w:cs="Arial"/>
          <w:szCs w:val="22"/>
          <w:lang w:eastAsia="ar-SA"/>
        </w:rPr>
      </w:pPr>
    </w:p>
    <w:p w14:paraId="3BFB03D1" w14:textId="77777777" w:rsidR="008A0C26" w:rsidRDefault="008A0C26" w:rsidP="007C55F7">
      <w:pPr>
        <w:spacing w:line="276" w:lineRule="auto"/>
        <w:rPr>
          <w:rFonts w:ascii="Roboto Light" w:eastAsia="Times New Roman" w:hAnsi="Roboto Light" w:cs="Arial"/>
          <w:szCs w:val="22"/>
          <w:lang w:eastAsia="ar-SA"/>
        </w:rPr>
      </w:pPr>
    </w:p>
    <w:p w14:paraId="2B32756D" w14:textId="77777777" w:rsidR="008A0C26" w:rsidRDefault="008A0C26" w:rsidP="007C55F7">
      <w:pPr>
        <w:spacing w:line="276" w:lineRule="auto"/>
        <w:rPr>
          <w:rFonts w:ascii="Roboto Light" w:eastAsia="Times New Roman" w:hAnsi="Roboto Light" w:cs="Arial"/>
          <w:szCs w:val="22"/>
          <w:lang w:eastAsia="ar-SA"/>
        </w:rPr>
      </w:pPr>
    </w:p>
    <w:p w14:paraId="3BD696B8" w14:textId="77777777" w:rsidR="008A0C26" w:rsidRDefault="008A0C26" w:rsidP="007C55F7">
      <w:pPr>
        <w:spacing w:line="276" w:lineRule="auto"/>
        <w:rPr>
          <w:rFonts w:ascii="Roboto Light" w:eastAsia="Times New Roman" w:hAnsi="Roboto Light" w:cs="Arial"/>
          <w:szCs w:val="22"/>
          <w:lang w:eastAsia="ar-SA"/>
        </w:rPr>
      </w:pPr>
    </w:p>
    <w:p w14:paraId="7A92EFB6" w14:textId="77777777" w:rsidR="008A0C26" w:rsidRDefault="008A0C26" w:rsidP="007C55F7">
      <w:pPr>
        <w:spacing w:line="276" w:lineRule="auto"/>
        <w:rPr>
          <w:rFonts w:ascii="Roboto Light" w:eastAsia="Times New Roman" w:hAnsi="Roboto Light" w:cs="Arial"/>
          <w:szCs w:val="22"/>
          <w:lang w:eastAsia="ar-SA"/>
        </w:rPr>
      </w:pPr>
    </w:p>
    <w:p w14:paraId="0309CBA0" w14:textId="77777777" w:rsidR="00151861" w:rsidRDefault="00151861" w:rsidP="007C55F7">
      <w:pPr>
        <w:spacing w:line="276" w:lineRule="auto"/>
        <w:rPr>
          <w:rFonts w:ascii="Roboto Light" w:eastAsia="Times New Roman" w:hAnsi="Roboto Light" w:cs="Arial"/>
          <w:szCs w:val="22"/>
          <w:lang w:eastAsia="ar-SA"/>
        </w:rPr>
      </w:pPr>
    </w:p>
    <w:p w14:paraId="78DFC235" w14:textId="77777777" w:rsidR="00151861" w:rsidRDefault="00151861" w:rsidP="007C55F7">
      <w:pPr>
        <w:spacing w:line="276" w:lineRule="auto"/>
        <w:rPr>
          <w:rFonts w:ascii="Roboto Light" w:eastAsia="Times New Roman" w:hAnsi="Roboto Light" w:cs="Arial"/>
          <w:szCs w:val="22"/>
          <w:lang w:eastAsia="ar-SA"/>
        </w:rPr>
      </w:pPr>
    </w:p>
    <w:p w14:paraId="63722FCE" w14:textId="77777777" w:rsidR="00151861" w:rsidRDefault="00151861" w:rsidP="007C55F7">
      <w:pPr>
        <w:spacing w:line="276" w:lineRule="auto"/>
        <w:rPr>
          <w:rFonts w:ascii="Roboto Light" w:eastAsia="Times New Roman" w:hAnsi="Roboto Light" w:cs="Arial"/>
          <w:szCs w:val="22"/>
          <w:lang w:eastAsia="ar-SA"/>
        </w:rPr>
      </w:pPr>
    </w:p>
    <w:p w14:paraId="6E38E966" w14:textId="77777777" w:rsidR="00151861" w:rsidRPr="003B58BF" w:rsidRDefault="00151861" w:rsidP="007C55F7">
      <w:pPr>
        <w:spacing w:line="276" w:lineRule="auto"/>
        <w:rPr>
          <w:rFonts w:ascii="Roboto Light" w:eastAsia="Times New Roman" w:hAnsi="Roboto Light" w:cs="Arial"/>
          <w:szCs w:val="22"/>
          <w:lang w:eastAsia="ar-SA"/>
        </w:rPr>
      </w:pPr>
    </w:p>
    <w:p w14:paraId="76EC57A4" w14:textId="05A66430" w:rsidR="00882BEA" w:rsidRPr="00882BEA" w:rsidRDefault="00882BEA" w:rsidP="0015232B">
      <w:pPr>
        <w:pStyle w:val="Overskrift1Innkjp"/>
        <w:numPr>
          <w:ilvl w:val="0"/>
          <w:numId w:val="25"/>
        </w:numPr>
        <w:rPr>
          <w:lang w:eastAsia="ar-SA"/>
        </w:rPr>
      </w:pPr>
      <w:r>
        <w:rPr>
          <w:lang w:eastAsia="ar-SA"/>
        </w:rPr>
        <w:lastRenderedPageBreak/>
        <w:t>Tilbodsbrev</w:t>
      </w:r>
    </w:p>
    <w:p w14:paraId="14D8CEBA" w14:textId="77777777" w:rsidR="0015281B" w:rsidRDefault="0015281B" w:rsidP="007C55F7">
      <w:pPr>
        <w:spacing w:line="276" w:lineRule="auto"/>
        <w:rPr>
          <w:rFonts w:ascii="Roboto Light" w:eastAsia="Times New Roman" w:hAnsi="Roboto Light" w:cs="Arial"/>
          <w:sz w:val="24"/>
          <w:lang w:eastAsia="ar-SA"/>
        </w:rPr>
      </w:pPr>
    </w:p>
    <w:p w14:paraId="5D4151D0" w14:textId="77777777" w:rsidR="0015281B" w:rsidRPr="00882BEA" w:rsidRDefault="0015281B" w:rsidP="0015281B">
      <w:pPr>
        <w:rPr>
          <w:rFonts w:ascii="Roboto Light" w:hAnsi="Roboto Light"/>
        </w:rPr>
      </w:pPr>
      <w:r w:rsidRPr="00882BEA">
        <w:rPr>
          <w:rFonts w:ascii="Roboto Light" w:hAnsi="Roboto Light"/>
        </w:rPr>
        <w:t>Til:</w:t>
      </w:r>
    </w:p>
    <w:p w14:paraId="2DEC8E20" w14:textId="77777777" w:rsidR="0015281B" w:rsidRPr="00882BEA" w:rsidRDefault="0015281B" w:rsidP="0015281B">
      <w:pPr>
        <w:rPr>
          <w:rFonts w:ascii="Roboto Light" w:hAnsi="Roboto Light"/>
        </w:rPr>
      </w:pPr>
      <w:r w:rsidRPr="00882BEA">
        <w:rPr>
          <w:rFonts w:ascii="Roboto Light" w:hAnsi="Roboto Light"/>
        </w:rPr>
        <w:t>Vestland fylkeskommune</w:t>
      </w:r>
    </w:p>
    <w:p w14:paraId="67153B3D" w14:textId="77777777" w:rsidR="0015281B" w:rsidRPr="00882BEA" w:rsidRDefault="0015281B" w:rsidP="0015281B">
      <w:pPr>
        <w:rPr>
          <w:rFonts w:ascii="Roboto Light" w:hAnsi="Roboto Light"/>
        </w:rPr>
      </w:pPr>
      <w:r w:rsidRPr="00882BEA">
        <w:rPr>
          <w:rFonts w:ascii="Roboto Light" w:hAnsi="Roboto Light"/>
        </w:rPr>
        <w:t xml:space="preserve">Att: Hedda Børresen Gropen </w:t>
      </w:r>
    </w:p>
    <w:p w14:paraId="348E764B" w14:textId="77777777" w:rsidR="0015281B" w:rsidRPr="00882BEA" w:rsidRDefault="0015281B" w:rsidP="0015281B">
      <w:pPr>
        <w:rPr>
          <w:rFonts w:ascii="Roboto Light" w:hAnsi="Roboto Light"/>
        </w:rPr>
      </w:pPr>
    </w:p>
    <w:p w14:paraId="585CDAA2" w14:textId="77777777" w:rsidR="0015281B" w:rsidRPr="00882BEA" w:rsidRDefault="0015281B" w:rsidP="0015281B">
      <w:pPr>
        <w:rPr>
          <w:rFonts w:ascii="Roboto Light" w:hAnsi="Roboto Light"/>
        </w:rPr>
      </w:pPr>
      <w:r w:rsidRPr="00882BEA">
        <w:rPr>
          <w:rFonts w:ascii="Roboto Light" w:hAnsi="Roboto Light"/>
        </w:rPr>
        <w:t>Frå:</w:t>
      </w:r>
    </w:p>
    <w:p w14:paraId="7D3C6C50" w14:textId="77777777" w:rsidR="0015281B" w:rsidRPr="00882BEA" w:rsidRDefault="0015281B" w:rsidP="0015281B">
      <w:pPr>
        <w:rPr>
          <w:rFonts w:ascii="Roboto Light" w:hAnsi="Roboto Light"/>
        </w:rPr>
      </w:pPr>
      <w:r w:rsidRPr="00882BEA">
        <w:rPr>
          <w:rFonts w:ascii="Roboto Light" w:hAnsi="Roboto Light"/>
        </w:rPr>
        <w:t>Namnet på verksemda: __________________________</w:t>
      </w:r>
    </w:p>
    <w:p w14:paraId="121435BF" w14:textId="77777777" w:rsidR="0015281B" w:rsidRPr="00882BEA" w:rsidRDefault="0015281B" w:rsidP="0015281B">
      <w:pPr>
        <w:rPr>
          <w:rFonts w:ascii="Roboto Light" w:hAnsi="Roboto Light"/>
        </w:rPr>
      </w:pPr>
      <w:r w:rsidRPr="00882BEA">
        <w:rPr>
          <w:rFonts w:ascii="Roboto Light" w:hAnsi="Roboto Light"/>
        </w:rPr>
        <w:t>Organisasjonsnummer: __________________________</w:t>
      </w:r>
    </w:p>
    <w:p w14:paraId="2C5E9D74" w14:textId="77777777" w:rsidR="0015281B" w:rsidRPr="00882BEA" w:rsidRDefault="0015281B" w:rsidP="0015281B">
      <w:pPr>
        <w:rPr>
          <w:rFonts w:ascii="Roboto Light" w:hAnsi="Roboto Light"/>
        </w:rPr>
      </w:pPr>
      <w:r w:rsidRPr="00882BEA">
        <w:rPr>
          <w:rFonts w:ascii="Roboto Light" w:hAnsi="Roboto Light"/>
        </w:rPr>
        <w:t xml:space="preserve">Kontaktperson, </w:t>
      </w:r>
      <w:r w:rsidRPr="00882BEA">
        <w:rPr>
          <w:rFonts w:ascii="Roboto Light" w:hAnsi="Roboto Light"/>
          <w:highlight w:val="yellow"/>
        </w:rPr>
        <w:t>om annan enn i TendSign</w:t>
      </w:r>
      <w:r w:rsidRPr="00882BEA">
        <w:rPr>
          <w:rFonts w:ascii="Roboto Light" w:hAnsi="Roboto Light"/>
        </w:rPr>
        <w:t>: __________________________</w:t>
      </w:r>
    </w:p>
    <w:p w14:paraId="44CB4667" w14:textId="77777777" w:rsidR="0015281B" w:rsidRPr="00882BEA" w:rsidRDefault="0015281B" w:rsidP="0015281B">
      <w:pPr>
        <w:rPr>
          <w:rFonts w:ascii="Roboto Light" w:hAnsi="Roboto Light"/>
        </w:rPr>
      </w:pPr>
      <w:r w:rsidRPr="00882BEA">
        <w:rPr>
          <w:rFonts w:ascii="Roboto Light" w:hAnsi="Roboto Light"/>
        </w:rPr>
        <w:t>Telefonnummer: __________________________</w:t>
      </w:r>
    </w:p>
    <w:p w14:paraId="4558C066" w14:textId="77777777" w:rsidR="0015281B" w:rsidRPr="00882BEA" w:rsidRDefault="0015281B" w:rsidP="0015281B">
      <w:pPr>
        <w:rPr>
          <w:rFonts w:ascii="Roboto Light" w:hAnsi="Roboto Light"/>
        </w:rPr>
      </w:pPr>
      <w:r w:rsidRPr="00882BEA">
        <w:rPr>
          <w:rFonts w:ascii="Roboto Light" w:hAnsi="Roboto Light"/>
        </w:rPr>
        <w:t>E-postadresse: __________________________</w:t>
      </w:r>
    </w:p>
    <w:p w14:paraId="78D9E0DE" w14:textId="77777777" w:rsidR="0015281B" w:rsidRPr="00882BEA" w:rsidRDefault="0015281B" w:rsidP="0015281B">
      <w:pPr>
        <w:rPr>
          <w:rFonts w:ascii="Roboto Light" w:hAnsi="Roboto Light"/>
        </w:rPr>
      </w:pPr>
    </w:p>
    <w:p w14:paraId="5994A05B" w14:textId="135277E0" w:rsidR="0015281B" w:rsidRPr="00882BEA" w:rsidRDefault="0015281B" w:rsidP="0015281B">
      <w:pPr>
        <w:rPr>
          <w:rFonts w:ascii="Roboto Light" w:hAnsi="Roboto Light"/>
        </w:rPr>
      </w:pPr>
      <w:r w:rsidRPr="00882BEA">
        <w:rPr>
          <w:rFonts w:ascii="Roboto Light" w:hAnsi="Roboto Light"/>
        </w:rPr>
        <w:t>Vi stadfestar at vi har satt oss grundig inn i konkurransedokumenta</w:t>
      </w:r>
      <w:r w:rsidR="00563A6B">
        <w:rPr>
          <w:rFonts w:ascii="Roboto Light" w:hAnsi="Roboto Light"/>
        </w:rPr>
        <w:t xml:space="preserve">. </w:t>
      </w:r>
    </w:p>
    <w:p w14:paraId="35D898B4" w14:textId="77777777" w:rsidR="0015281B" w:rsidRPr="00882BEA" w:rsidRDefault="0015281B" w:rsidP="0015281B">
      <w:pPr>
        <w:rPr>
          <w:rFonts w:ascii="Roboto Light" w:hAnsi="Roboto Light"/>
        </w:rPr>
      </w:pPr>
    </w:p>
    <w:p w14:paraId="32B99CD2" w14:textId="77777777" w:rsidR="00B30F4A" w:rsidRDefault="0015281B" w:rsidP="0015281B">
      <w:pPr>
        <w:rPr>
          <w:rFonts w:ascii="Roboto Light" w:hAnsi="Roboto Light"/>
        </w:rPr>
      </w:pPr>
      <w:r w:rsidRPr="00882BEA">
        <w:rPr>
          <w:rFonts w:ascii="Roboto Light" w:hAnsi="Roboto Light"/>
        </w:rPr>
        <w:t>Vi stadfestar at tilbodet er i samsvar med reglane for anskaffinga i konkurransegrunnlaget</w:t>
      </w:r>
      <w:r w:rsidR="00B60CAE">
        <w:rPr>
          <w:rFonts w:ascii="Roboto Light" w:hAnsi="Roboto Light"/>
        </w:rPr>
        <w:t xml:space="preserve">. </w:t>
      </w:r>
    </w:p>
    <w:p w14:paraId="5166FC78" w14:textId="5DCD9428" w:rsidR="0015281B" w:rsidRPr="00882BEA" w:rsidRDefault="00B60CAE" w:rsidP="0015281B">
      <w:pPr>
        <w:rPr>
          <w:rFonts w:ascii="Roboto Light" w:hAnsi="Roboto Light"/>
        </w:rPr>
      </w:pPr>
      <w:r>
        <w:rPr>
          <w:rFonts w:ascii="Roboto Light" w:hAnsi="Roboto Light"/>
        </w:rPr>
        <w:t>V</w:t>
      </w:r>
      <w:r w:rsidR="0015281B" w:rsidRPr="00882BEA">
        <w:rPr>
          <w:rFonts w:ascii="Roboto Light" w:hAnsi="Roboto Light"/>
        </w:rPr>
        <w:t xml:space="preserve">i aksepterer alle krav og vilkår i samsvar med føresegnene i </w:t>
      </w:r>
      <w:r w:rsidR="00B30F4A">
        <w:rPr>
          <w:rFonts w:ascii="Roboto Light" w:hAnsi="Roboto Light"/>
        </w:rPr>
        <w:t xml:space="preserve">oppdragsbeskrivinga og dei andre </w:t>
      </w:r>
      <w:r w:rsidR="0015281B" w:rsidRPr="00882BEA">
        <w:rPr>
          <w:rFonts w:ascii="Roboto Light" w:hAnsi="Roboto Light"/>
        </w:rPr>
        <w:t>konkurransedokumenta, i den grad ikkje noko anna går fram av vedlegget «Tilbydar sine atterhald og avvik».</w:t>
      </w:r>
    </w:p>
    <w:p w14:paraId="76F06194" w14:textId="77777777" w:rsidR="0015281B" w:rsidRPr="00882BEA" w:rsidRDefault="0015281B" w:rsidP="0015281B">
      <w:pPr>
        <w:rPr>
          <w:rFonts w:ascii="Roboto Light" w:hAnsi="Roboto Light"/>
        </w:rPr>
      </w:pPr>
    </w:p>
    <w:p w14:paraId="7EDC70BC" w14:textId="77777777" w:rsidR="0015281B" w:rsidRPr="00882BEA" w:rsidRDefault="0015281B" w:rsidP="0015281B">
      <w:pPr>
        <w:rPr>
          <w:rFonts w:ascii="Roboto Light" w:hAnsi="Roboto Light"/>
        </w:rPr>
      </w:pPr>
      <w:r w:rsidRPr="00882BEA">
        <w:rPr>
          <w:rFonts w:ascii="Roboto Light" w:hAnsi="Roboto Light"/>
        </w:rPr>
        <w:t xml:space="preserve">Vi stadfestar at det ikkje ligg føre russisk eigarskap eller nasjonale avvisingsgrunnar som nemnt i punkt </w:t>
      </w:r>
      <w:r w:rsidRPr="004C2B0E">
        <w:rPr>
          <w:rFonts w:ascii="Roboto Light" w:hAnsi="Roboto Light"/>
          <w:u w:val="single"/>
        </w:rPr>
        <w:t xml:space="preserve">2.3 og </w:t>
      </w:r>
      <w:hyperlink w:anchor="_Nasjonale_avvisingsgrunnar" w:history="1">
        <w:r w:rsidRPr="004C2B0E">
          <w:rPr>
            <w:rFonts w:ascii="Roboto Light" w:hAnsi="Roboto Light"/>
            <w:u w:val="single"/>
          </w:rPr>
          <w:t>punkt 3.2</w:t>
        </w:r>
      </w:hyperlink>
      <w:r w:rsidRPr="004C2B0E">
        <w:rPr>
          <w:rFonts w:ascii="Roboto Light" w:hAnsi="Roboto Light"/>
          <w:u w:val="single"/>
        </w:rPr>
        <w:t>.</w:t>
      </w:r>
    </w:p>
    <w:p w14:paraId="69DDD3CE" w14:textId="77777777" w:rsidR="0015281B" w:rsidRPr="00882BEA" w:rsidRDefault="0015281B" w:rsidP="0015281B">
      <w:pPr>
        <w:rPr>
          <w:rFonts w:ascii="Roboto Light" w:hAnsi="Roboto Light"/>
        </w:rPr>
      </w:pPr>
    </w:p>
    <w:p w14:paraId="7E137B3F" w14:textId="77777777" w:rsidR="0015281B" w:rsidRPr="00882BEA" w:rsidRDefault="0015281B" w:rsidP="0015281B">
      <w:pPr>
        <w:rPr>
          <w:rFonts w:ascii="Roboto Light" w:hAnsi="Roboto Light"/>
        </w:rPr>
      </w:pPr>
      <w:r w:rsidRPr="004C2B0E">
        <w:rPr>
          <w:rFonts w:ascii="Roboto Light" w:hAnsi="Roboto Light"/>
        </w:rPr>
        <w:t>Vi står ved tilbodet fram til og med 3 månader etter tilbodsfrist.</w:t>
      </w:r>
      <w:r w:rsidRPr="00882BEA">
        <w:rPr>
          <w:rFonts w:ascii="Roboto Light" w:hAnsi="Roboto Light"/>
        </w:rPr>
        <w:t xml:space="preserve"> </w:t>
      </w:r>
    </w:p>
    <w:p w14:paraId="4C6C11ED" w14:textId="77777777" w:rsidR="0015281B" w:rsidRPr="00882BEA" w:rsidRDefault="0015281B" w:rsidP="0015281B">
      <w:pPr>
        <w:rPr>
          <w:rFonts w:ascii="Roboto Light" w:hAnsi="Roboto Light"/>
        </w:rPr>
      </w:pPr>
    </w:p>
    <w:p w14:paraId="68F89C9E" w14:textId="77777777" w:rsidR="0015281B" w:rsidRPr="00882BEA" w:rsidRDefault="0015281B" w:rsidP="0015281B">
      <w:pPr>
        <w:rPr>
          <w:rFonts w:ascii="Roboto Light" w:hAnsi="Roboto Light"/>
        </w:rPr>
      </w:pPr>
      <w:r w:rsidRPr="00882BEA">
        <w:rPr>
          <w:rFonts w:ascii="Roboto Light" w:hAnsi="Roboto Light"/>
        </w:rPr>
        <w:t>Denne underskrifta gjeld heile tilbodet, inkludert alle vedlegg.</w:t>
      </w:r>
    </w:p>
    <w:p w14:paraId="249D4C57" w14:textId="77777777" w:rsidR="0015281B" w:rsidRPr="00882BEA" w:rsidRDefault="0015281B" w:rsidP="0015281B">
      <w:pPr>
        <w:rPr>
          <w:rFonts w:ascii="Roboto Light" w:hAnsi="Roboto Light"/>
        </w:rPr>
      </w:pPr>
    </w:p>
    <w:p w14:paraId="41867182" w14:textId="77777777" w:rsidR="0015281B" w:rsidRDefault="0015281B" w:rsidP="0015281B">
      <w:pPr>
        <w:rPr>
          <w:rFonts w:ascii="Roboto Light" w:hAnsi="Roboto Light"/>
        </w:rPr>
      </w:pPr>
    </w:p>
    <w:p w14:paraId="4DD1F7BC" w14:textId="77777777" w:rsidR="003B58BF" w:rsidRDefault="003B58BF" w:rsidP="0015281B">
      <w:pPr>
        <w:rPr>
          <w:rFonts w:ascii="Roboto Light" w:hAnsi="Roboto Light"/>
        </w:rPr>
      </w:pPr>
    </w:p>
    <w:p w14:paraId="77CAF999" w14:textId="77777777" w:rsidR="003B58BF" w:rsidRPr="00882BEA" w:rsidRDefault="003B58BF" w:rsidP="0015281B">
      <w:pPr>
        <w:rPr>
          <w:rFonts w:ascii="Roboto Light" w:hAnsi="Roboto Light"/>
        </w:rPr>
      </w:pPr>
    </w:p>
    <w:p w14:paraId="5DBD6224" w14:textId="77777777" w:rsidR="0015281B" w:rsidRPr="00882BEA" w:rsidRDefault="0015281B" w:rsidP="0015281B">
      <w:pPr>
        <w:rPr>
          <w:rFonts w:ascii="Roboto Light" w:hAnsi="Roboto Light"/>
        </w:rPr>
      </w:pPr>
    </w:p>
    <w:p w14:paraId="456AD7B8" w14:textId="77777777" w:rsidR="0015281B" w:rsidRPr="00882BEA" w:rsidRDefault="0015281B" w:rsidP="0015281B">
      <w:pPr>
        <w:rPr>
          <w:rFonts w:ascii="Roboto Light" w:hAnsi="Roboto Light"/>
        </w:rPr>
      </w:pPr>
      <w:r w:rsidRPr="00882BEA">
        <w:rPr>
          <w:rFonts w:ascii="Roboto Light" w:hAnsi="Roboto Light"/>
        </w:rPr>
        <w:t>--------------------------------------------</w:t>
      </w:r>
      <w:r w:rsidRPr="00882BEA">
        <w:rPr>
          <w:rFonts w:ascii="Roboto Light" w:hAnsi="Roboto Light"/>
        </w:rPr>
        <w:tab/>
        <w:t>----------------------------------------------------</w:t>
      </w:r>
    </w:p>
    <w:p w14:paraId="2EE2831D" w14:textId="77777777" w:rsidR="0015281B" w:rsidRPr="00882BEA" w:rsidRDefault="0015281B" w:rsidP="0015281B">
      <w:pPr>
        <w:rPr>
          <w:rFonts w:ascii="Roboto Light" w:hAnsi="Roboto Light"/>
        </w:rPr>
      </w:pPr>
      <w:r w:rsidRPr="00882BEA">
        <w:rPr>
          <w:rFonts w:ascii="Roboto Light" w:hAnsi="Roboto Light"/>
        </w:rPr>
        <w:t>Stad og dato</w:t>
      </w:r>
      <w:r w:rsidRPr="00882BEA">
        <w:rPr>
          <w:rFonts w:ascii="Roboto Light" w:hAnsi="Roboto Light"/>
        </w:rPr>
        <w:tab/>
        <w:t>Signatur og tittel</w:t>
      </w:r>
    </w:p>
    <w:p w14:paraId="42CCBE23" w14:textId="77777777" w:rsidR="0015281B" w:rsidRPr="00882BEA" w:rsidRDefault="0015281B" w:rsidP="0015281B">
      <w:pPr>
        <w:rPr>
          <w:rFonts w:ascii="Roboto Light" w:hAnsi="Roboto Light"/>
        </w:rPr>
      </w:pPr>
      <w:r w:rsidRPr="00882BEA">
        <w:rPr>
          <w:rFonts w:ascii="Roboto Light" w:hAnsi="Roboto Light"/>
        </w:rPr>
        <w:tab/>
      </w:r>
      <w:r w:rsidRPr="00882BEA">
        <w:rPr>
          <w:rFonts w:ascii="Roboto Light" w:hAnsi="Roboto Light"/>
        </w:rPr>
        <w:tab/>
      </w:r>
    </w:p>
    <w:p w14:paraId="7869447D" w14:textId="77777777" w:rsidR="00EC14BA" w:rsidRDefault="0015281B" w:rsidP="00EC14BA">
      <w:pPr>
        <w:rPr>
          <w:rFonts w:ascii="Roboto Light" w:hAnsi="Roboto Light"/>
          <w:i/>
          <w:iCs/>
        </w:rPr>
      </w:pPr>
      <w:r w:rsidRPr="00882BEA">
        <w:rPr>
          <w:rFonts w:ascii="Roboto Light" w:hAnsi="Roboto Light"/>
          <w:i/>
          <w:iCs/>
        </w:rPr>
        <w:t>Tilbodet må signerast av ein som har signaturrett eller stillingsfullmakt til å gi bindande tilbod på vegner av leverandøren, elles må leverandøren leggje ved fullmakt.</w:t>
      </w:r>
    </w:p>
    <w:p w14:paraId="5232E936" w14:textId="109E0102" w:rsidR="059DE8C3" w:rsidRPr="00C31C68" w:rsidRDefault="0015281B" w:rsidP="00C31C68">
      <w:pPr>
        <w:pStyle w:val="Overskrift1Innkjp"/>
      </w:pPr>
      <w:r w:rsidRPr="00EC14BA">
        <w:br w:type="page"/>
      </w:r>
    </w:p>
    <w:p w14:paraId="7441C2EB" w14:textId="15C087C5" w:rsidR="00EC14BA" w:rsidRDefault="001E17E4" w:rsidP="0015232B">
      <w:pPr>
        <w:pStyle w:val="Overskrift1Innkjp"/>
        <w:numPr>
          <w:ilvl w:val="0"/>
          <w:numId w:val="25"/>
        </w:numPr>
      </w:pPr>
      <w:r>
        <w:lastRenderedPageBreak/>
        <w:t xml:space="preserve">Tilbodar sine atterhald og avvik </w:t>
      </w:r>
    </w:p>
    <w:p w14:paraId="6D95ED4F" w14:textId="77777777" w:rsidR="0015232B" w:rsidRDefault="0015232B" w:rsidP="00671883">
      <w:pPr>
        <w:rPr>
          <w:rFonts w:ascii="Roboto Light" w:hAnsi="Roboto Light"/>
        </w:rPr>
      </w:pPr>
    </w:p>
    <w:p w14:paraId="7DD99803" w14:textId="0FCC85B4" w:rsidR="001E7193" w:rsidRDefault="001E7193" w:rsidP="0015232B">
      <w:pPr>
        <w:rPr>
          <w:rFonts w:ascii="Roboto Light" w:hAnsi="Roboto Light"/>
        </w:rPr>
      </w:pPr>
      <w:r w:rsidRPr="0015232B">
        <w:rPr>
          <w:rFonts w:ascii="Roboto Light" w:hAnsi="Roboto Light"/>
        </w:rPr>
        <w:t>Dette punktet skal nyttast dersom tilbydar tek atterhald i tilbodet, eller det inneheld avvik frå føresegnene i konkurransegrunnlaget. Oppdragsgjevar gjer merksam på at atterhald og avvik kan føre til avvising frå konkurransen, jf. FOA § 24-8.</w:t>
      </w:r>
    </w:p>
    <w:p w14:paraId="7B6F5021" w14:textId="77777777" w:rsidR="0015232B" w:rsidRPr="0015232B" w:rsidRDefault="0015232B" w:rsidP="0015232B">
      <w:pPr>
        <w:rPr>
          <w:rFonts w:ascii="Roboto Light" w:hAnsi="Roboto Light"/>
          <w:b/>
          <w:bCs/>
        </w:rPr>
      </w:pPr>
    </w:p>
    <w:p w14:paraId="1FA997F7" w14:textId="77777777" w:rsidR="001E7193" w:rsidRPr="0015232B" w:rsidRDefault="001E7193" w:rsidP="0015232B">
      <w:pPr>
        <w:rPr>
          <w:rFonts w:ascii="Roboto Light" w:hAnsi="Roboto Light"/>
        </w:rPr>
      </w:pPr>
      <w:r w:rsidRPr="0015232B">
        <w:rPr>
          <w:rFonts w:ascii="Roboto Light" w:hAnsi="Roboto Light"/>
          <w:b/>
          <w:bCs/>
        </w:rPr>
        <w:t>1 Tilbydar sine atterhald</w:t>
      </w:r>
    </w:p>
    <w:p w14:paraId="48378F5C" w14:textId="77777777" w:rsidR="001E7193" w:rsidRPr="0015232B" w:rsidRDefault="001E7193" w:rsidP="0015232B">
      <w:pPr>
        <w:rPr>
          <w:rFonts w:ascii="Roboto Light" w:hAnsi="Roboto Light"/>
        </w:rPr>
      </w:pPr>
      <w:r w:rsidRPr="0015232B">
        <w:rPr>
          <w:rFonts w:ascii="Roboto Light" w:hAnsi="Roboto Light"/>
        </w:rPr>
        <w:t>Viktige føresetnadar som tilbydar har lagt til grunn for utarbeiding av kalkyler, løysingar m.v. skal skildrast her: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848"/>
      </w:tblGrid>
      <w:tr w:rsidR="001E7193" w:rsidRPr="00DD7048" w14:paraId="5A76D67D" w14:textId="77777777" w:rsidTr="000A430A">
        <w:tc>
          <w:tcPr>
            <w:tcW w:w="9848" w:type="dxa"/>
          </w:tcPr>
          <w:p w14:paraId="168391D8" w14:textId="77777777" w:rsidR="001E7193" w:rsidRPr="00DD7048" w:rsidRDefault="001E7193" w:rsidP="000A430A"/>
          <w:p w14:paraId="507EC1A4" w14:textId="77777777" w:rsidR="001E7193" w:rsidRPr="00DD7048" w:rsidRDefault="001E7193" w:rsidP="000A430A"/>
          <w:p w14:paraId="29D796EF" w14:textId="77777777" w:rsidR="001E7193" w:rsidRPr="00DD7048" w:rsidRDefault="001E7193" w:rsidP="000A430A"/>
          <w:p w14:paraId="4EC606F2" w14:textId="77777777" w:rsidR="001E7193" w:rsidRPr="00DD7048" w:rsidRDefault="001E7193" w:rsidP="000A430A"/>
          <w:p w14:paraId="1E054DA1" w14:textId="77777777" w:rsidR="001E7193" w:rsidRPr="00DD7048" w:rsidRDefault="001E7193" w:rsidP="000A430A"/>
          <w:p w14:paraId="4C7FD98D" w14:textId="77777777" w:rsidR="001E7193" w:rsidRPr="00DD7048" w:rsidRDefault="001E7193" w:rsidP="000A430A"/>
          <w:p w14:paraId="5FC9DBAD" w14:textId="77777777" w:rsidR="001E7193" w:rsidRPr="00DD7048" w:rsidRDefault="001E7193" w:rsidP="000A430A"/>
          <w:p w14:paraId="5DFD5370" w14:textId="77777777" w:rsidR="001E7193" w:rsidRPr="00DD7048" w:rsidRDefault="001E7193" w:rsidP="000A430A"/>
        </w:tc>
      </w:tr>
    </w:tbl>
    <w:p w14:paraId="1C0F5B58" w14:textId="77777777" w:rsidR="001E7193" w:rsidRPr="00DD7048" w:rsidRDefault="001E7193" w:rsidP="001E7193">
      <w:pPr>
        <w:pStyle w:val="Overskrift1Innkjp"/>
      </w:pPr>
    </w:p>
    <w:p w14:paraId="143001F5" w14:textId="77777777" w:rsidR="001E7193" w:rsidRPr="0015232B" w:rsidRDefault="001E7193" w:rsidP="0015232B">
      <w:pPr>
        <w:rPr>
          <w:rFonts w:ascii="Roboto Light" w:hAnsi="Roboto Light"/>
          <w:b/>
          <w:bCs/>
        </w:rPr>
      </w:pPr>
      <w:r w:rsidRPr="0015232B">
        <w:rPr>
          <w:rFonts w:ascii="Roboto Light" w:hAnsi="Roboto Light"/>
          <w:b/>
          <w:bCs/>
        </w:rPr>
        <w:t>2 Tilbydar sine avvik</w:t>
      </w:r>
    </w:p>
    <w:p w14:paraId="5D75B1BF" w14:textId="2C3CB825" w:rsidR="001E7193" w:rsidRPr="0015232B" w:rsidRDefault="001E7193" w:rsidP="0015232B">
      <w:pPr>
        <w:rPr>
          <w:rFonts w:ascii="Roboto Light" w:hAnsi="Roboto Light"/>
        </w:rPr>
      </w:pPr>
      <w:r w:rsidRPr="0015232B">
        <w:rPr>
          <w:rFonts w:ascii="Roboto Light" w:hAnsi="Roboto Light"/>
        </w:rPr>
        <w:t>Dersom tilbydar si løysing avviker frå føresegner og vilkår i konkurransegrunnlaget, skal dette opplysast om her. For kvart enkelt avvik skal følgjande tabell fyllast ut (ein tabell pr. avvik):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52"/>
        <w:gridCol w:w="6729"/>
      </w:tblGrid>
      <w:tr w:rsidR="001E7193" w:rsidRPr="00DD7048" w14:paraId="79534126" w14:textId="77777777" w:rsidTr="000A430A">
        <w:tc>
          <w:tcPr>
            <w:tcW w:w="9781" w:type="dxa"/>
            <w:gridSpan w:val="2"/>
            <w:shd w:val="clear" w:color="auto" w:fill="D9D9D9" w:themeFill="background1" w:themeFillShade="D9"/>
          </w:tcPr>
          <w:p w14:paraId="0730E1CE" w14:textId="77777777" w:rsidR="001E7193" w:rsidRPr="00DD7048" w:rsidRDefault="001E7193" w:rsidP="000A430A">
            <w:pPr>
              <w:pStyle w:val="Contractstyle"/>
              <w:ind w:left="0"/>
              <w:rPr>
                <w:rFonts w:ascii="Roboto Light" w:hAnsi="Roboto Light" w:cs="Arial"/>
                <w:b/>
                <w:i/>
                <w:szCs w:val="22"/>
                <w:highlight w:val="yellow"/>
                <w:lang w:val="nn-NO"/>
              </w:rPr>
            </w:pPr>
            <w:r w:rsidRPr="00DD7048">
              <w:rPr>
                <w:rFonts w:ascii="Roboto Light" w:hAnsi="Roboto Light" w:cs="Arial"/>
                <w:b/>
                <w:szCs w:val="22"/>
                <w:lang w:val="nn-NO"/>
              </w:rPr>
              <w:t>Avvik nr. 1</w:t>
            </w:r>
          </w:p>
        </w:tc>
      </w:tr>
      <w:tr w:rsidR="001E7193" w:rsidRPr="00DD7048" w14:paraId="7A5FF1B5" w14:textId="77777777" w:rsidTr="000A430A">
        <w:tc>
          <w:tcPr>
            <w:tcW w:w="3052" w:type="dxa"/>
          </w:tcPr>
          <w:p w14:paraId="09F73A2E" w14:textId="77777777" w:rsidR="001E7193" w:rsidRPr="00DD7048" w:rsidRDefault="001E7193" w:rsidP="000A430A">
            <w:pPr>
              <w:pStyle w:val="Contractstyle"/>
              <w:ind w:left="0"/>
              <w:rPr>
                <w:rFonts w:ascii="Roboto Light" w:hAnsi="Roboto Light" w:cs="Arial"/>
                <w:szCs w:val="22"/>
                <w:lang w:val="nn-NO"/>
              </w:rPr>
            </w:pPr>
            <w:r w:rsidRPr="00DD7048">
              <w:rPr>
                <w:rFonts w:ascii="Roboto Light" w:hAnsi="Roboto Light" w:cs="Arial"/>
                <w:szCs w:val="22"/>
                <w:lang w:val="nn-NO"/>
              </w:rPr>
              <w:t>Referanse til dokument/føresegn:</w:t>
            </w:r>
          </w:p>
        </w:tc>
        <w:tc>
          <w:tcPr>
            <w:tcW w:w="6729" w:type="dxa"/>
          </w:tcPr>
          <w:p w14:paraId="6C7FB56C" w14:textId="77777777" w:rsidR="001E7193" w:rsidRPr="00DD7048" w:rsidRDefault="001E7193" w:rsidP="000A430A">
            <w:pPr>
              <w:pStyle w:val="Contractstyle"/>
              <w:ind w:left="0"/>
              <w:rPr>
                <w:rFonts w:ascii="Roboto Light" w:hAnsi="Roboto Light" w:cs="Arial"/>
                <w:i/>
                <w:szCs w:val="22"/>
                <w:lang w:val="nn-NO"/>
              </w:rPr>
            </w:pPr>
            <w:r w:rsidRPr="00DD7048">
              <w:rPr>
                <w:rFonts w:ascii="Roboto Light" w:hAnsi="Roboto Light" w:cs="Arial"/>
                <w:i/>
                <w:szCs w:val="22"/>
                <w:highlight w:val="yellow"/>
                <w:lang w:val="nn-NO"/>
              </w:rPr>
              <w:t>Angi kva dokument/del i konkurransegrunnlaget avviket gjelder:</w:t>
            </w:r>
            <w:r w:rsidRPr="00DD7048">
              <w:rPr>
                <w:rFonts w:ascii="Roboto Light" w:hAnsi="Roboto Light" w:cs="Arial"/>
                <w:i/>
                <w:szCs w:val="22"/>
                <w:lang w:val="nn-NO"/>
              </w:rPr>
              <w:t xml:space="preserve"> </w:t>
            </w:r>
          </w:p>
        </w:tc>
      </w:tr>
      <w:tr w:rsidR="001E7193" w:rsidRPr="00DD7048" w14:paraId="4759614C" w14:textId="77777777" w:rsidTr="000A430A">
        <w:tc>
          <w:tcPr>
            <w:tcW w:w="3052" w:type="dxa"/>
          </w:tcPr>
          <w:p w14:paraId="4DC8A829" w14:textId="77777777" w:rsidR="001E7193" w:rsidRPr="00DD7048" w:rsidRDefault="001E7193" w:rsidP="000A430A">
            <w:pPr>
              <w:pStyle w:val="Contractstyle"/>
              <w:ind w:left="0"/>
              <w:rPr>
                <w:rFonts w:ascii="Roboto Light" w:hAnsi="Roboto Light" w:cs="Arial"/>
                <w:szCs w:val="22"/>
                <w:lang w:val="nn-NO"/>
              </w:rPr>
            </w:pPr>
            <w:r w:rsidRPr="00DD7048">
              <w:rPr>
                <w:rFonts w:ascii="Roboto Light" w:hAnsi="Roboto Light" w:cs="Arial"/>
                <w:szCs w:val="22"/>
                <w:lang w:val="nn-NO"/>
              </w:rPr>
              <w:t>Føresegna lyder:</w:t>
            </w:r>
          </w:p>
        </w:tc>
        <w:tc>
          <w:tcPr>
            <w:tcW w:w="6729" w:type="dxa"/>
          </w:tcPr>
          <w:p w14:paraId="25E80D08" w14:textId="77777777" w:rsidR="001E7193" w:rsidRPr="00DD7048" w:rsidRDefault="001E7193" w:rsidP="000A430A">
            <w:pPr>
              <w:pStyle w:val="Contractstyle"/>
              <w:ind w:left="0"/>
              <w:rPr>
                <w:rFonts w:ascii="Roboto Light" w:hAnsi="Roboto Light" w:cs="Arial"/>
                <w:i/>
                <w:szCs w:val="22"/>
                <w:lang w:val="nn-NO"/>
              </w:rPr>
            </w:pPr>
            <w:r w:rsidRPr="00DD7048">
              <w:rPr>
                <w:rFonts w:ascii="Roboto Light" w:hAnsi="Roboto Light" w:cs="Arial"/>
                <w:i/>
                <w:szCs w:val="22"/>
                <w:highlight w:val="yellow"/>
                <w:lang w:val="nn-NO"/>
              </w:rPr>
              <w:t>Sett inn den konkrete teksten som avviket knytt seg til.</w:t>
            </w:r>
            <w:r w:rsidRPr="00DD7048">
              <w:rPr>
                <w:rFonts w:ascii="Roboto Light" w:hAnsi="Roboto Light" w:cs="Arial"/>
                <w:i/>
                <w:szCs w:val="22"/>
                <w:lang w:val="nn-NO"/>
              </w:rPr>
              <w:t xml:space="preserve"> </w:t>
            </w:r>
          </w:p>
          <w:p w14:paraId="5248A11B" w14:textId="77777777" w:rsidR="001E7193" w:rsidRPr="00DD7048" w:rsidRDefault="001E7193" w:rsidP="000A430A">
            <w:pPr>
              <w:pStyle w:val="Contractstyle"/>
              <w:ind w:left="0"/>
              <w:rPr>
                <w:rFonts w:ascii="Roboto Light" w:hAnsi="Roboto Light" w:cs="Arial"/>
                <w:i/>
                <w:szCs w:val="22"/>
                <w:lang w:val="nn-NO"/>
              </w:rPr>
            </w:pPr>
          </w:p>
        </w:tc>
      </w:tr>
      <w:tr w:rsidR="001E7193" w:rsidRPr="00DD7048" w14:paraId="176F7DBB" w14:textId="77777777" w:rsidTr="000A430A">
        <w:tc>
          <w:tcPr>
            <w:tcW w:w="3052" w:type="dxa"/>
          </w:tcPr>
          <w:p w14:paraId="4AF68E4E" w14:textId="77777777" w:rsidR="001E7193" w:rsidRPr="00DD7048" w:rsidRDefault="001E7193" w:rsidP="000A430A">
            <w:pPr>
              <w:pStyle w:val="Contractstyle"/>
              <w:ind w:left="0"/>
              <w:rPr>
                <w:rFonts w:ascii="Roboto Light" w:hAnsi="Roboto Light" w:cs="Arial"/>
                <w:szCs w:val="22"/>
                <w:lang w:val="nn-NO"/>
              </w:rPr>
            </w:pPr>
            <w:r w:rsidRPr="00DD7048">
              <w:rPr>
                <w:rFonts w:ascii="Roboto Light" w:hAnsi="Roboto Light" w:cs="Arial"/>
                <w:szCs w:val="22"/>
                <w:lang w:val="nn-NO"/>
              </w:rPr>
              <w:t>Foreslått endra til:</w:t>
            </w:r>
          </w:p>
        </w:tc>
        <w:tc>
          <w:tcPr>
            <w:tcW w:w="6729" w:type="dxa"/>
          </w:tcPr>
          <w:p w14:paraId="6FBE1D2D" w14:textId="77777777" w:rsidR="001E7193" w:rsidRPr="00DD7048" w:rsidRDefault="001E7193" w:rsidP="000A430A">
            <w:pPr>
              <w:pStyle w:val="Contractstyle"/>
              <w:ind w:left="0"/>
              <w:rPr>
                <w:rFonts w:ascii="Roboto Light" w:hAnsi="Roboto Light" w:cs="Arial"/>
                <w:i/>
                <w:szCs w:val="22"/>
                <w:lang w:val="nn-NO"/>
              </w:rPr>
            </w:pPr>
            <w:r w:rsidRPr="00DD7048">
              <w:rPr>
                <w:rFonts w:ascii="Roboto Light" w:hAnsi="Roboto Light" w:cs="Arial"/>
                <w:i/>
                <w:szCs w:val="22"/>
                <w:highlight w:val="yellow"/>
                <w:lang w:val="nn-NO"/>
              </w:rPr>
              <w:t>Sett inn den tekst som blir foreslått å gjelde i staden for gjeldande tekst.</w:t>
            </w:r>
            <w:r w:rsidRPr="00DD7048">
              <w:rPr>
                <w:rFonts w:ascii="Roboto Light" w:hAnsi="Roboto Light" w:cs="Arial"/>
                <w:i/>
                <w:szCs w:val="22"/>
                <w:lang w:val="nn-NO"/>
              </w:rPr>
              <w:t xml:space="preserve"> </w:t>
            </w:r>
          </w:p>
          <w:p w14:paraId="6B723531" w14:textId="77777777" w:rsidR="001E7193" w:rsidRPr="00DD7048" w:rsidRDefault="001E7193" w:rsidP="000A430A">
            <w:pPr>
              <w:pStyle w:val="Contractstyle"/>
              <w:ind w:left="0"/>
              <w:rPr>
                <w:rFonts w:ascii="Roboto Light" w:hAnsi="Roboto Light" w:cs="Arial"/>
                <w:szCs w:val="22"/>
                <w:lang w:val="nn-NO"/>
              </w:rPr>
            </w:pPr>
          </w:p>
        </w:tc>
      </w:tr>
      <w:tr w:rsidR="001E7193" w:rsidRPr="00DD7048" w14:paraId="607B60B4" w14:textId="77777777" w:rsidTr="000A430A">
        <w:tc>
          <w:tcPr>
            <w:tcW w:w="3052" w:type="dxa"/>
          </w:tcPr>
          <w:p w14:paraId="2B373C30" w14:textId="77777777" w:rsidR="001E7193" w:rsidRPr="00DD7048" w:rsidRDefault="001E7193" w:rsidP="000A430A">
            <w:pPr>
              <w:pStyle w:val="Contractstyle"/>
              <w:ind w:left="0"/>
              <w:rPr>
                <w:rFonts w:ascii="Roboto Light" w:hAnsi="Roboto Light" w:cs="Arial"/>
                <w:szCs w:val="22"/>
                <w:lang w:val="nn-NO"/>
              </w:rPr>
            </w:pPr>
            <w:r w:rsidRPr="00DD7048">
              <w:rPr>
                <w:rFonts w:ascii="Roboto Light" w:hAnsi="Roboto Light" w:cs="Arial"/>
                <w:szCs w:val="22"/>
                <w:lang w:val="nn-NO"/>
              </w:rPr>
              <w:t>Grunngjeving for endring:</w:t>
            </w:r>
          </w:p>
        </w:tc>
        <w:tc>
          <w:tcPr>
            <w:tcW w:w="6729" w:type="dxa"/>
          </w:tcPr>
          <w:p w14:paraId="010CBB55" w14:textId="77777777" w:rsidR="001E7193" w:rsidRPr="00DD7048" w:rsidRDefault="001E7193" w:rsidP="000A430A">
            <w:pPr>
              <w:pStyle w:val="Contractstyle"/>
              <w:ind w:left="0"/>
              <w:rPr>
                <w:rFonts w:ascii="Roboto Light" w:hAnsi="Roboto Light" w:cs="Arial"/>
                <w:szCs w:val="22"/>
                <w:lang w:val="nn-NO"/>
              </w:rPr>
            </w:pPr>
          </w:p>
        </w:tc>
      </w:tr>
      <w:tr w:rsidR="001E7193" w:rsidRPr="00DD7048" w14:paraId="342BA03E" w14:textId="77777777" w:rsidTr="000A430A">
        <w:tc>
          <w:tcPr>
            <w:tcW w:w="3052" w:type="dxa"/>
          </w:tcPr>
          <w:p w14:paraId="7839B567" w14:textId="77777777" w:rsidR="001E7193" w:rsidRPr="00DD7048" w:rsidRDefault="001E7193" w:rsidP="000A430A">
            <w:pPr>
              <w:pStyle w:val="Contractstyle"/>
              <w:ind w:left="0"/>
              <w:rPr>
                <w:rFonts w:ascii="Roboto Light" w:hAnsi="Roboto Light" w:cs="Arial"/>
                <w:szCs w:val="22"/>
                <w:lang w:val="nn-NO"/>
              </w:rPr>
            </w:pPr>
            <w:r w:rsidRPr="00DD7048">
              <w:rPr>
                <w:rFonts w:ascii="Roboto Light" w:hAnsi="Roboto Light" w:cs="Arial"/>
                <w:szCs w:val="22"/>
                <w:lang w:val="nn-NO"/>
              </w:rPr>
              <w:t>Konsekvens pris:</w:t>
            </w:r>
          </w:p>
        </w:tc>
        <w:tc>
          <w:tcPr>
            <w:tcW w:w="6729" w:type="dxa"/>
          </w:tcPr>
          <w:p w14:paraId="58F117D1" w14:textId="77777777" w:rsidR="001E7193" w:rsidRPr="00DD7048" w:rsidRDefault="001E7193" w:rsidP="000A430A">
            <w:pPr>
              <w:pStyle w:val="Contractstyle"/>
              <w:ind w:left="0"/>
              <w:rPr>
                <w:rFonts w:ascii="Roboto Light" w:hAnsi="Roboto Light" w:cs="Arial"/>
                <w:szCs w:val="22"/>
                <w:lang w:val="nn-NO"/>
              </w:rPr>
            </w:pPr>
          </w:p>
        </w:tc>
      </w:tr>
      <w:tr w:rsidR="001E7193" w:rsidRPr="00DD7048" w14:paraId="0136825F" w14:textId="77777777" w:rsidTr="000A430A">
        <w:tc>
          <w:tcPr>
            <w:tcW w:w="3052" w:type="dxa"/>
          </w:tcPr>
          <w:p w14:paraId="08AF32E8" w14:textId="77777777" w:rsidR="001E7193" w:rsidRPr="00DD7048" w:rsidRDefault="001E7193" w:rsidP="000A430A">
            <w:pPr>
              <w:pStyle w:val="Contractstyle"/>
              <w:ind w:left="0"/>
              <w:rPr>
                <w:rFonts w:ascii="Roboto Light" w:hAnsi="Roboto Light" w:cs="Arial"/>
                <w:szCs w:val="22"/>
                <w:lang w:val="nn-NO"/>
              </w:rPr>
            </w:pPr>
            <w:r w:rsidRPr="00DD7048">
              <w:rPr>
                <w:rFonts w:ascii="Roboto Light" w:hAnsi="Roboto Light" w:cs="Arial"/>
                <w:szCs w:val="22"/>
                <w:lang w:val="nn-NO"/>
              </w:rPr>
              <w:t>Konsekvens framdrift:</w:t>
            </w:r>
          </w:p>
        </w:tc>
        <w:tc>
          <w:tcPr>
            <w:tcW w:w="6729" w:type="dxa"/>
          </w:tcPr>
          <w:p w14:paraId="4440B397" w14:textId="77777777" w:rsidR="001E7193" w:rsidRPr="00DD7048" w:rsidRDefault="001E7193" w:rsidP="000A430A">
            <w:pPr>
              <w:pStyle w:val="Contractstyle"/>
              <w:ind w:left="0"/>
              <w:rPr>
                <w:rFonts w:ascii="Roboto Light" w:hAnsi="Roboto Light" w:cs="Arial"/>
                <w:szCs w:val="22"/>
                <w:lang w:val="nn-NO"/>
              </w:rPr>
            </w:pPr>
          </w:p>
        </w:tc>
      </w:tr>
      <w:tr w:rsidR="001E7193" w:rsidRPr="00DD7048" w14:paraId="4CF5B167" w14:textId="77777777" w:rsidTr="000A430A">
        <w:tc>
          <w:tcPr>
            <w:tcW w:w="3052" w:type="dxa"/>
          </w:tcPr>
          <w:p w14:paraId="23343A2D" w14:textId="77777777" w:rsidR="001E7193" w:rsidRPr="00DD7048" w:rsidRDefault="001E7193" w:rsidP="000A430A">
            <w:pPr>
              <w:pStyle w:val="Contractstyle"/>
              <w:ind w:left="0"/>
              <w:rPr>
                <w:rFonts w:ascii="Roboto Light" w:hAnsi="Roboto Light" w:cs="Arial"/>
                <w:szCs w:val="22"/>
                <w:lang w:val="nn-NO"/>
              </w:rPr>
            </w:pPr>
            <w:r w:rsidRPr="00DD7048">
              <w:rPr>
                <w:rFonts w:ascii="Roboto Light" w:hAnsi="Roboto Light" w:cs="Arial"/>
                <w:szCs w:val="22"/>
                <w:lang w:val="nn-NO"/>
              </w:rPr>
              <w:t>Andre kommentarar:</w:t>
            </w:r>
          </w:p>
        </w:tc>
        <w:tc>
          <w:tcPr>
            <w:tcW w:w="6729" w:type="dxa"/>
          </w:tcPr>
          <w:p w14:paraId="25A884A7" w14:textId="77777777" w:rsidR="001E7193" w:rsidRPr="00DD7048" w:rsidRDefault="001E7193" w:rsidP="000A430A">
            <w:pPr>
              <w:pStyle w:val="Contractstyle"/>
              <w:ind w:left="0"/>
              <w:rPr>
                <w:rFonts w:ascii="Roboto Light" w:hAnsi="Roboto Light" w:cs="Arial"/>
                <w:szCs w:val="22"/>
                <w:lang w:val="nn-NO"/>
              </w:rPr>
            </w:pPr>
          </w:p>
        </w:tc>
      </w:tr>
    </w:tbl>
    <w:p w14:paraId="45DDFBFB" w14:textId="25B6975B" w:rsidR="001E7193" w:rsidRDefault="001E7193" w:rsidP="001E7193">
      <w:pPr>
        <w:pStyle w:val="Overskrift1Innkjp"/>
      </w:pPr>
      <w:r w:rsidRPr="00DD7048">
        <w:br w:type="page"/>
      </w:r>
    </w:p>
    <w:p w14:paraId="38AEA9DD" w14:textId="6FEAFCC5" w:rsidR="003A005C" w:rsidRDefault="001E17E4" w:rsidP="003A005C">
      <w:pPr>
        <w:pStyle w:val="Overskrift1Innkjp"/>
        <w:numPr>
          <w:ilvl w:val="0"/>
          <w:numId w:val="25"/>
        </w:numPr>
      </w:pPr>
      <w:r>
        <w:lastRenderedPageBreak/>
        <w:t xml:space="preserve">Teiepliktige opplysningar og eigenerklæring om bortfall av teieplikt </w:t>
      </w:r>
    </w:p>
    <w:p w14:paraId="245498E0" w14:textId="77777777" w:rsidR="003A005C" w:rsidRDefault="003A005C" w:rsidP="003A005C"/>
    <w:p w14:paraId="6FB820DD" w14:textId="77777777" w:rsidR="003A005C" w:rsidRPr="003A005C" w:rsidRDefault="003A005C" w:rsidP="003A005C">
      <w:pPr>
        <w:rPr>
          <w:rFonts w:ascii="Roboto Light" w:hAnsi="Roboto Light"/>
        </w:rPr>
      </w:pPr>
      <w:r w:rsidRPr="003A005C">
        <w:rPr>
          <w:rFonts w:ascii="Roboto Light" w:hAnsi="Roboto Light"/>
        </w:rPr>
        <w:t xml:space="preserve">Vi erklærer med dette at alle aktuelle opplysningar i vårt tilbod som vi reknar som unntatt frå innsyn etter offentleglova er presist oppgjeve i tabellen under. Vi fritek med dette oppdragsgjevar frå eventuell teieplikt etter offentleglova § 13 for alle andre opplysningar enn dei som er klart identifisert, og aksepterer at det vert gjeve fullt innsyn i alle andre opplysningar enn dei som er identifisert i tabellen under. </w:t>
      </w:r>
    </w:p>
    <w:p w14:paraId="05D1A7F0" w14:textId="77777777" w:rsidR="003A005C" w:rsidRPr="003A005C" w:rsidRDefault="003A005C" w:rsidP="003A005C">
      <w:pPr>
        <w:rPr>
          <w:rFonts w:ascii="Roboto Light" w:hAnsi="Roboto Light"/>
        </w:rPr>
      </w:pPr>
    </w:p>
    <w:p w14:paraId="57245A28" w14:textId="77777777" w:rsidR="003A005C" w:rsidRPr="003A005C" w:rsidRDefault="003A005C" w:rsidP="003A005C">
      <w:pPr>
        <w:rPr>
          <w:rFonts w:ascii="Roboto Light" w:hAnsi="Roboto Light"/>
        </w:rPr>
      </w:pPr>
    </w:p>
    <w:p w14:paraId="28A3A4AC" w14:textId="77777777" w:rsidR="003A005C" w:rsidRPr="003A005C" w:rsidRDefault="003A005C" w:rsidP="003A005C">
      <w:pPr>
        <w:rPr>
          <w:rFonts w:ascii="Roboto Light" w:hAnsi="Roboto Light"/>
        </w:rPr>
      </w:pPr>
      <w:r w:rsidRPr="003A005C">
        <w:rPr>
          <w:rFonts w:ascii="Roboto Light" w:hAnsi="Roboto Light"/>
        </w:rPr>
        <w:t>SETT EITT KRYSS:</w:t>
      </w:r>
    </w:p>
    <w:bookmarkStart w:id="0" w:name="_Hlk189832769"/>
    <w:p w14:paraId="28F122CB" w14:textId="77777777" w:rsidR="003A005C" w:rsidRPr="003A005C" w:rsidRDefault="00E45524" w:rsidP="003A005C">
      <w:pPr>
        <w:rPr>
          <w:rFonts w:ascii="Roboto Light" w:hAnsi="Roboto Light"/>
        </w:rPr>
      </w:pPr>
      <w:sdt>
        <w:sdtPr>
          <w:rPr>
            <w:rFonts w:ascii="Roboto Light" w:hAnsi="Roboto Light"/>
          </w:rPr>
          <w:id w:val="-2097348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005C" w:rsidRPr="003A005C">
            <w:rPr>
              <w:rFonts w:ascii="Segoe UI Symbol" w:eastAsia="MS Gothic" w:hAnsi="Segoe UI Symbol" w:cs="Segoe UI Symbol"/>
            </w:rPr>
            <w:t>☐</w:t>
          </w:r>
        </w:sdtContent>
      </w:sdt>
      <w:bookmarkEnd w:id="0"/>
      <w:r w:rsidR="003A005C" w:rsidRPr="003A005C">
        <w:rPr>
          <w:rFonts w:ascii="Roboto Light" w:hAnsi="Roboto Light"/>
        </w:rPr>
        <w:t xml:space="preserve"> Tilbodet inneheld ingen opplysningar som er unntatt frå innsyn etter offentleglova § 13.</w:t>
      </w:r>
    </w:p>
    <w:p w14:paraId="45D08416" w14:textId="77777777" w:rsidR="003A005C" w:rsidRPr="003A005C" w:rsidRDefault="003A005C" w:rsidP="003A005C">
      <w:pPr>
        <w:rPr>
          <w:rFonts w:ascii="Roboto Light" w:hAnsi="Roboto Light"/>
        </w:rPr>
      </w:pPr>
    </w:p>
    <w:p w14:paraId="6B681EA0" w14:textId="77777777" w:rsidR="003A005C" w:rsidRPr="003A005C" w:rsidRDefault="00E45524" w:rsidP="003A005C">
      <w:pPr>
        <w:rPr>
          <w:rFonts w:ascii="Roboto Light" w:hAnsi="Roboto Light"/>
        </w:rPr>
      </w:pPr>
      <w:sdt>
        <w:sdtPr>
          <w:rPr>
            <w:rFonts w:ascii="Roboto Light" w:hAnsi="Roboto Light"/>
          </w:rPr>
          <w:id w:val="-6400393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005C" w:rsidRPr="003A005C">
            <w:rPr>
              <w:rFonts w:ascii="Segoe UI Symbol" w:eastAsia="MS Gothic" w:hAnsi="Segoe UI Symbol" w:cs="Segoe UI Symbol"/>
            </w:rPr>
            <w:t>☐</w:t>
          </w:r>
        </w:sdtContent>
      </w:sdt>
      <w:r w:rsidR="003A005C" w:rsidRPr="003A005C">
        <w:rPr>
          <w:rFonts w:ascii="Roboto Light" w:hAnsi="Roboto Light"/>
        </w:rPr>
        <w:t xml:space="preserve"> Vi meiner tilbodet inneheld følgjande teiepliktige opplysningar som skal vere unntatt frå innsyn etter offentleglova § 13*: </w:t>
      </w:r>
    </w:p>
    <w:p w14:paraId="146BC9C7" w14:textId="77777777" w:rsidR="003A005C" w:rsidRPr="003A005C" w:rsidRDefault="003A005C" w:rsidP="003A005C">
      <w:pPr>
        <w:rPr>
          <w:rFonts w:ascii="Roboto Light" w:hAnsi="Roboto Light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68"/>
        <w:gridCol w:w="3419"/>
        <w:gridCol w:w="4036"/>
      </w:tblGrid>
      <w:tr w:rsidR="003A005C" w:rsidRPr="003A005C" w14:paraId="03A3A59E" w14:textId="77777777" w:rsidTr="000A430A">
        <w:trPr>
          <w:trHeight w:val="599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6288F45" w14:textId="77777777" w:rsidR="003A005C" w:rsidRPr="003A005C" w:rsidRDefault="003A005C" w:rsidP="000A430A">
            <w:pPr>
              <w:rPr>
                <w:rFonts w:ascii="Roboto Light" w:hAnsi="Roboto Light"/>
              </w:rPr>
            </w:pPr>
            <w:r w:rsidRPr="003A005C">
              <w:rPr>
                <w:rFonts w:ascii="Roboto Light" w:hAnsi="Roboto Light"/>
              </w:rPr>
              <w:t>Ref.nr i tilbodet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D0CF17A" w14:textId="77777777" w:rsidR="003A005C" w:rsidRPr="003A005C" w:rsidRDefault="003A005C" w:rsidP="000A430A">
            <w:pPr>
              <w:rPr>
                <w:rFonts w:ascii="Roboto Light" w:hAnsi="Roboto Light"/>
              </w:rPr>
            </w:pPr>
            <w:r w:rsidRPr="003A005C">
              <w:rPr>
                <w:rFonts w:ascii="Roboto Light" w:hAnsi="Roboto Light"/>
              </w:rPr>
              <w:t>Aktuelle opplysningar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498C3FD" w14:textId="77777777" w:rsidR="003A005C" w:rsidRPr="003A005C" w:rsidRDefault="003A005C" w:rsidP="000A430A">
            <w:pPr>
              <w:rPr>
                <w:rFonts w:ascii="Roboto Light" w:hAnsi="Roboto Light"/>
              </w:rPr>
            </w:pPr>
            <w:r w:rsidRPr="003A005C">
              <w:rPr>
                <w:rFonts w:ascii="Roboto Light" w:hAnsi="Roboto Light"/>
              </w:rPr>
              <w:t xml:space="preserve">Grunngjeving for at det skal nektast innsyn i desse </w:t>
            </w:r>
          </w:p>
        </w:tc>
      </w:tr>
      <w:tr w:rsidR="003A005C" w:rsidRPr="003A005C" w14:paraId="6542E1F3" w14:textId="77777777" w:rsidTr="000A430A">
        <w:trPr>
          <w:trHeight w:val="370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56AC" w14:textId="77777777" w:rsidR="003A005C" w:rsidRPr="003A005C" w:rsidRDefault="003A005C" w:rsidP="000A430A">
            <w:pPr>
              <w:pStyle w:val="Brdtekst"/>
              <w:rPr>
                <w:rFonts w:ascii="Roboto Light" w:hAnsi="Roboto Light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C7C6" w14:textId="77777777" w:rsidR="003A005C" w:rsidRPr="003A005C" w:rsidRDefault="003A005C" w:rsidP="000A430A">
            <w:pPr>
              <w:pStyle w:val="Brdtekst"/>
              <w:rPr>
                <w:rFonts w:ascii="Roboto Light" w:hAnsi="Roboto Light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AEC1" w14:textId="77777777" w:rsidR="003A005C" w:rsidRPr="003A005C" w:rsidRDefault="003A005C" w:rsidP="000A430A">
            <w:pPr>
              <w:pStyle w:val="Brdtekst"/>
              <w:rPr>
                <w:rFonts w:ascii="Roboto Light" w:hAnsi="Roboto Light"/>
              </w:rPr>
            </w:pPr>
          </w:p>
        </w:tc>
      </w:tr>
      <w:tr w:rsidR="003A005C" w:rsidRPr="003A005C" w14:paraId="1BDF3FDD" w14:textId="77777777" w:rsidTr="000A430A">
        <w:trPr>
          <w:trHeight w:val="370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1E30" w14:textId="77777777" w:rsidR="003A005C" w:rsidRPr="003A005C" w:rsidRDefault="003A005C" w:rsidP="000A430A">
            <w:pPr>
              <w:pStyle w:val="Brdtekst"/>
              <w:rPr>
                <w:rFonts w:ascii="Roboto Light" w:hAnsi="Roboto Light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FB65" w14:textId="77777777" w:rsidR="003A005C" w:rsidRPr="003A005C" w:rsidRDefault="003A005C" w:rsidP="000A430A">
            <w:pPr>
              <w:pStyle w:val="Brdtekst"/>
              <w:rPr>
                <w:rFonts w:ascii="Roboto Light" w:hAnsi="Roboto Light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1101" w14:textId="77777777" w:rsidR="003A005C" w:rsidRPr="003A005C" w:rsidRDefault="003A005C" w:rsidP="000A430A">
            <w:pPr>
              <w:pStyle w:val="Brdtekst"/>
              <w:rPr>
                <w:rFonts w:ascii="Roboto Light" w:hAnsi="Roboto Light"/>
              </w:rPr>
            </w:pPr>
          </w:p>
        </w:tc>
      </w:tr>
      <w:tr w:rsidR="003A005C" w:rsidRPr="003A005C" w14:paraId="3FA99D1B" w14:textId="77777777" w:rsidTr="000A430A">
        <w:trPr>
          <w:trHeight w:val="370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B55C" w14:textId="77777777" w:rsidR="003A005C" w:rsidRPr="003A005C" w:rsidRDefault="003A005C" w:rsidP="000A430A">
            <w:pPr>
              <w:pStyle w:val="Brdtekst"/>
              <w:rPr>
                <w:rFonts w:ascii="Roboto Light" w:hAnsi="Roboto Light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6D79" w14:textId="77777777" w:rsidR="003A005C" w:rsidRPr="003A005C" w:rsidRDefault="003A005C" w:rsidP="000A430A">
            <w:pPr>
              <w:pStyle w:val="Brdtekst"/>
              <w:rPr>
                <w:rFonts w:ascii="Roboto Light" w:hAnsi="Roboto Light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C01B" w14:textId="77777777" w:rsidR="003A005C" w:rsidRPr="003A005C" w:rsidRDefault="003A005C" w:rsidP="000A430A">
            <w:pPr>
              <w:pStyle w:val="Brdtekst"/>
              <w:rPr>
                <w:rFonts w:ascii="Roboto Light" w:hAnsi="Roboto Light"/>
              </w:rPr>
            </w:pPr>
          </w:p>
        </w:tc>
      </w:tr>
      <w:tr w:rsidR="003A005C" w:rsidRPr="003A005C" w14:paraId="7F9A6D27" w14:textId="77777777" w:rsidTr="000A430A">
        <w:trPr>
          <w:trHeight w:val="370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F1B8" w14:textId="77777777" w:rsidR="003A005C" w:rsidRPr="003A005C" w:rsidRDefault="003A005C" w:rsidP="000A430A">
            <w:pPr>
              <w:pStyle w:val="Brdtekst"/>
              <w:rPr>
                <w:rFonts w:ascii="Roboto Light" w:hAnsi="Roboto Light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02AD" w14:textId="77777777" w:rsidR="003A005C" w:rsidRPr="003A005C" w:rsidRDefault="003A005C" w:rsidP="000A430A">
            <w:pPr>
              <w:pStyle w:val="Brdtekst"/>
              <w:rPr>
                <w:rFonts w:ascii="Roboto Light" w:hAnsi="Roboto Light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70B9" w14:textId="77777777" w:rsidR="003A005C" w:rsidRPr="003A005C" w:rsidRDefault="003A005C" w:rsidP="000A430A">
            <w:pPr>
              <w:pStyle w:val="Brdtekst"/>
              <w:rPr>
                <w:rFonts w:ascii="Roboto Light" w:hAnsi="Roboto Light"/>
              </w:rPr>
            </w:pPr>
          </w:p>
        </w:tc>
      </w:tr>
    </w:tbl>
    <w:p w14:paraId="625A6C6C" w14:textId="77777777" w:rsidR="003A005C" w:rsidRPr="003A005C" w:rsidRDefault="003A005C" w:rsidP="003A005C">
      <w:pPr>
        <w:rPr>
          <w:rFonts w:ascii="Roboto Light" w:hAnsi="Roboto Light"/>
        </w:rPr>
      </w:pPr>
    </w:p>
    <w:p w14:paraId="41FE63CB" w14:textId="77777777" w:rsidR="003A005C" w:rsidRPr="003A005C" w:rsidRDefault="003A005C" w:rsidP="003A005C">
      <w:pPr>
        <w:rPr>
          <w:rFonts w:ascii="Roboto Light" w:hAnsi="Roboto Light"/>
        </w:rPr>
      </w:pPr>
      <w:r w:rsidRPr="003A005C">
        <w:rPr>
          <w:rFonts w:ascii="Roboto Light" w:hAnsi="Roboto Light"/>
        </w:rPr>
        <w:t>* Merk at ved krav om innsyn skal oppdragsgjevaren på sjølvstendig grunnlag vurdere om opplysningane er av ein slik art at oppdragsgjevaren pliktar å nekte innsyn i desse, jf. offentleglova § 29. Dersom det kjem inn førespurnad om innsyn i tilbodet, vil oppdragsgjevar vanlegvis ta kontakt med tilbydar for å få ein sladda versjon av tilbodet.</w:t>
      </w:r>
    </w:p>
    <w:p w14:paraId="3FCAF9EC" w14:textId="77777777" w:rsidR="003A005C" w:rsidRDefault="003A005C" w:rsidP="003A005C">
      <w:pPr>
        <w:rPr>
          <w:rFonts w:ascii="Roboto Light" w:hAnsi="Roboto Light"/>
        </w:rPr>
      </w:pPr>
    </w:p>
    <w:p w14:paraId="79064874" w14:textId="77777777" w:rsidR="003B58BF" w:rsidRDefault="003B58BF" w:rsidP="003A005C">
      <w:pPr>
        <w:rPr>
          <w:rFonts w:ascii="Roboto Light" w:hAnsi="Roboto Light"/>
        </w:rPr>
      </w:pPr>
    </w:p>
    <w:p w14:paraId="587E4706" w14:textId="77777777" w:rsidR="003B58BF" w:rsidRDefault="003B58BF" w:rsidP="003A005C">
      <w:pPr>
        <w:rPr>
          <w:rFonts w:ascii="Roboto Light" w:hAnsi="Roboto Light"/>
        </w:rPr>
      </w:pPr>
    </w:p>
    <w:p w14:paraId="2853B97F" w14:textId="77777777" w:rsidR="003B58BF" w:rsidRDefault="003B58BF" w:rsidP="003A005C">
      <w:pPr>
        <w:rPr>
          <w:rFonts w:ascii="Roboto Light" w:hAnsi="Roboto Light"/>
        </w:rPr>
      </w:pPr>
    </w:p>
    <w:p w14:paraId="3002D791" w14:textId="77777777" w:rsidR="003B58BF" w:rsidRDefault="003B58BF" w:rsidP="003A005C">
      <w:pPr>
        <w:rPr>
          <w:rFonts w:ascii="Roboto Light" w:hAnsi="Roboto Light"/>
        </w:rPr>
      </w:pPr>
    </w:p>
    <w:p w14:paraId="47D5A3B8" w14:textId="77777777" w:rsidR="003B58BF" w:rsidRDefault="003B58BF" w:rsidP="003A005C">
      <w:pPr>
        <w:rPr>
          <w:rFonts w:ascii="Roboto Light" w:hAnsi="Roboto Light"/>
        </w:rPr>
      </w:pPr>
    </w:p>
    <w:p w14:paraId="348252CD" w14:textId="77777777" w:rsidR="003B58BF" w:rsidRDefault="003B58BF" w:rsidP="003A005C">
      <w:pPr>
        <w:rPr>
          <w:rFonts w:ascii="Roboto Light" w:hAnsi="Roboto Light"/>
        </w:rPr>
      </w:pPr>
    </w:p>
    <w:p w14:paraId="0EF40C11" w14:textId="77777777" w:rsidR="003B58BF" w:rsidRDefault="003B58BF" w:rsidP="003A005C">
      <w:pPr>
        <w:rPr>
          <w:rFonts w:ascii="Roboto Light" w:hAnsi="Roboto Light"/>
        </w:rPr>
      </w:pPr>
    </w:p>
    <w:p w14:paraId="13B68DFF" w14:textId="77777777" w:rsidR="003B58BF" w:rsidRDefault="003B58BF" w:rsidP="003A005C">
      <w:pPr>
        <w:rPr>
          <w:rFonts w:ascii="Roboto Light" w:hAnsi="Roboto Light"/>
        </w:rPr>
      </w:pPr>
    </w:p>
    <w:p w14:paraId="7E58259A" w14:textId="77777777" w:rsidR="003B58BF" w:rsidRDefault="003B58BF" w:rsidP="003A005C">
      <w:pPr>
        <w:rPr>
          <w:rFonts w:ascii="Roboto Light" w:hAnsi="Roboto Light"/>
        </w:rPr>
      </w:pPr>
    </w:p>
    <w:p w14:paraId="319AEC59" w14:textId="77777777" w:rsidR="003B58BF" w:rsidRDefault="003B58BF" w:rsidP="003A005C">
      <w:pPr>
        <w:rPr>
          <w:rFonts w:ascii="Roboto Light" w:hAnsi="Roboto Light"/>
        </w:rPr>
      </w:pPr>
    </w:p>
    <w:p w14:paraId="3D3749ED" w14:textId="77777777" w:rsidR="003B58BF" w:rsidRDefault="003B58BF" w:rsidP="003A005C">
      <w:pPr>
        <w:rPr>
          <w:rFonts w:ascii="Roboto Light" w:hAnsi="Roboto Light"/>
        </w:rPr>
      </w:pPr>
    </w:p>
    <w:p w14:paraId="7F2EE1C4" w14:textId="77777777" w:rsidR="003B58BF" w:rsidRDefault="003B58BF" w:rsidP="003A005C">
      <w:pPr>
        <w:rPr>
          <w:rFonts w:ascii="Roboto Light" w:hAnsi="Roboto Light"/>
        </w:rPr>
      </w:pPr>
    </w:p>
    <w:p w14:paraId="189549FB" w14:textId="77777777" w:rsidR="003B58BF" w:rsidRDefault="003B58BF" w:rsidP="003A005C">
      <w:pPr>
        <w:rPr>
          <w:rFonts w:ascii="Roboto Light" w:hAnsi="Roboto Light"/>
        </w:rPr>
      </w:pPr>
    </w:p>
    <w:p w14:paraId="6F09AA55" w14:textId="77777777" w:rsidR="003B58BF" w:rsidRDefault="003B58BF" w:rsidP="003A005C">
      <w:pPr>
        <w:rPr>
          <w:rFonts w:ascii="Roboto Light" w:hAnsi="Roboto Light"/>
        </w:rPr>
      </w:pPr>
    </w:p>
    <w:p w14:paraId="69E11935" w14:textId="77777777" w:rsidR="003B58BF" w:rsidRDefault="003B58BF" w:rsidP="003A005C">
      <w:pPr>
        <w:rPr>
          <w:rFonts w:ascii="Roboto Light" w:hAnsi="Roboto Light"/>
        </w:rPr>
      </w:pPr>
    </w:p>
    <w:p w14:paraId="03C03E8E" w14:textId="77777777" w:rsidR="003B58BF" w:rsidRDefault="003B58BF" w:rsidP="003A005C">
      <w:pPr>
        <w:rPr>
          <w:rFonts w:ascii="Roboto Light" w:hAnsi="Roboto Light"/>
        </w:rPr>
      </w:pPr>
    </w:p>
    <w:p w14:paraId="20ED70AE" w14:textId="77777777" w:rsidR="003B58BF" w:rsidRDefault="003B58BF" w:rsidP="003A005C">
      <w:pPr>
        <w:rPr>
          <w:rFonts w:ascii="Roboto Light" w:hAnsi="Roboto Light"/>
        </w:rPr>
      </w:pPr>
    </w:p>
    <w:p w14:paraId="72140035" w14:textId="77777777" w:rsidR="003B58BF" w:rsidRDefault="003B58BF" w:rsidP="003A005C">
      <w:pPr>
        <w:rPr>
          <w:rFonts w:ascii="Roboto Light" w:hAnsi="Roboto Light"/>
        </w:rPr>
      </w:pPr>
    </w:p>
    <w:p w14:paraId="6359457E" w14:textId="77777777" w:rsidR="003B58BF" w:rsidRDefault="003B58BF" w:rsidP="003A005C">
      <w:pPr>
        <w:rPr>
          <w:rFonts w:ascii="Roboto Light" w:hAnsi="Roboto Light"/>
        </w:rPr>
      </w:pPr>
    </w:p>
    <w:p w14:paraId="12DC6D86" w14:textId="77777777" w:rsidR="003B58BF" w:rsidRPr="003A005C" w:rsidRDefault="003B58BF" w:rsidP="003A005C">
      <w:pPr>
        <w:rPr>
          <w:rFonts w:ascii="Roboto Light" w:hAnsi="Roboto Light"/>
        </w:rPr>
      </w:pPr>
    </w:p>
    <w:p w14:paraId="5AFAB576" w14:textId="77777777" w:rsidR="003A005C" w:rsidRDefault="003A005C" w:rsidP="003A005C">
      <w:pPr>
        <w:pStyle w:val="Overskrift1Innkjp"/>
      </w:pPr>
    </w:p>
    <w:p w14:paraId="6D571907" w14:textId="3EE6740D" w:rsidR="00BF4DE3" w:rsidRDefault="00BF4DE3" w:rsidP="0015232B">
      <w:pPr>
        <w:pStyle w:val="Overskrift1Innkjp"/>
        <w:numPr>
          <w:ilvl w:val="0"/>
          <w:numId w:val="25"/>
        </w:numPr>
      </w:pPr>
      <w:r>
        <w:lastRenderedPageBreak/>
        <w:t xml:space="preserve">Forpliktingserklæring </w:t>
      </w:r>
    </w:p>
    <w:p w14:paraId="33965F0A" w14:textId="3D8C965A" w:rsidR="00BF4DE3" w:rsidRDefault="000C17BD" w:rsidP="00914429">
      <w:pPr>
        <w:rPr>
          <w:rFonts w:ascii="Roboto Light" w:hAnsi="Roboto Light"/>
        </w:rPr>
      </w:pPr>
      <w:r w:rsidRPr="000C17BD">
        <w:rPr>
          <w:rFonts w:ascii="Roboto Light" w:hAnsi="Roboto Light"/>
        </w:rPr>
        <w:t>Denne erklæringa gjeld støttande verksemd for å oppfylle kvalifikasjonskrava.</w:t>
      </w:r>
    </w:p>
    <w:p w14:paraId="37685EAD" w14:textId="77777777" w:rsidR="003B3555" w:rsidRDefault="003B3555" w:rsidP="00914429">
      <w:pPr>
        <w:rPr>
          <w:rFonts w:ascii="Roboto Light" w:hAnsi="Roboto Light"/>
        </w:rPr>
      </w:pPr>
    </w:p>
    <w:p w14:paraId="72460E6B" w14:textId="77777777" w:rsidR="003B3555" w:rsidRPr="003B3555" w:rsidRDefault="003B3555" w:rsidP="003B3555">
      <w:pPr>
        <w:rPr>
          <w:rFonts w:ascii="Roboto Light" w:hAnsi="Roboto Light"/>
        </w:rPr>
      </w:pPr>
      <w:r w:rsidRPr="003B3555">
        <w:rPr>
          <w:rFonts w:ascii="Roboto Light" w:hAnsi="Roboto Light"/>
        </w:rPr>
        <w:t xml:space="preserve">Støttande verksemd for at </w:t>
      </w:r>
      <w:r w:rsidRPr="00462641">
        <w:rPr>
          <w:rFonts w:ascii="Roboto Light" w:hAnsi="Roboto Light"/>
        </w:rPr>
        <w:t>tilbydar/leverandør skal</w:t>
      </w:r>
      <w:r w:rsidRPr="003B3555">
        <w:rPr>
          <w:rFonts w:ascii="Roboto Light" w:hAnsi="Roboto Light"/>
        </w:rPr>
        <w:t xml:space="preserve"> kunne oppfylle kvalifikasjonskrava: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24"/>
        <w:gridCol w:w="4312"/>
        <w:gridCol w:w="4312"/>
      </w:tblGrid>
      <w:tr w:rsidR="003B3555" w:rsidRPr="003B3555" w14:paraId="6D5AC7C1" w14:textId="77777777" w:rsidTr="002703C4">
        <w:tc>
          <w:tcPr>
            <w:tcW w:w="1224" w:type="dxa"/>
          </w:tcPr>
          <w:p w14:paraId="04A4011B" w14:textId="77777777" w:rsidR="003B3555" w:rsidRPr="003B3555" w:rsidRDefault="003B3555" w:rsidP="002703C4">
            <w:pPr>
              <w:rPr>
                <w:rFonts w:ascii="Roboto Light" w:hAnsi="Roboto Light"/>
              </w:rPr>
            </w:pPr>
            <w:r w:rsidRPr="003B3555">
              <w:rPr>
                <w:rFonts w:ascii="Roboto Light" w:hAnsi="Roboto Light"/>
              </w:rPr>
              <w:t>Firma og org. nummer</w:t>
            </w:r>
          </w:p>
        </w:tc>
        <w:tc>
          <w:tcPr>
            <w:tcW w:w="4312" w:type="dxa"/>
          </w:tcPr>
          <w:p w14:paraId="22CB2162" w14:textId="77777777" w:rsidR="003B3555" w:rsidRPr="003B3555" w:rsidRDefault="003B3555" w:rsidP="002703C4">
            <w:pPr>
              <w:rPr>
                <w:rFonts w:ascii="Roboto Light" w:hAnsi="Roboto Light"/>
              </w:rPr>
            </w:pPr>
          </w:p>
        </w:tc>
        <w:tc>
          <w:tcPr>
            <w:tcW w:w="4312" w:type="dxa"/>
          </w:tcPr>
          <w:p w14:paraId="65CC6565" w14:textId="77777777" w:rsidR="003B3555" w:rsidRPr="003B3555" w:rsidRDefault="003B3555" w:rsidP="002703C4">
            <w:pPr>
              <w:rPr>
                <w:rFonts w:ascii="Roboto Light" w:hAnsi="Roboto Light"/>
              </w:rPr>
            </w:pPr>
          </w:p>
        </w:tc>
      </w:tr>
    </w:tbl>
    <w:p w14:paraId="4EAE1ED0" w14:textId="77777777" w:rsidR="003B3555" w:rsidRPr="003B3555" w:rsidRDefault="003B3555" w:rsidP="003B3555">
      <w:pPr>
        <w:rPr>
          <w:rFonts w:ascii="Roboto Light" w:hAnsi="Roboto Light"/>
        </w:rPr>
      </w:pPr>
    </w:p>
    <w:p w14:paraId="08E0FA64" w14:textId="77777777" w:rsidR="003B3555" w:rsidRPr="003B3555" w:rsidRDefault="003B3555" w:rsidP="003B3555">
      <w:pPr>
        <w:rPr>
          <w:rFonts w:ascii="Roboto Light" w:hAnsi="Roboto Light"/>
        </w:rPr>
      </w:pPr>
      <w:r w:rsidRPr="003B3555">
        <w:rPr>
          <w:rFonts w:ascii="Roboto Light" w:hAnsi="Roboto Light"/>
        </w:rPr>
        <w:t xml:space="preserve">Den som mottar støtta (tilbydar/leverandør):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413"/>
        <w:gridCol w:w="8435"/>
      </w:tblGrid>
      <w:tr w:rsidR="003B3555" w:rsidRPr="003B3555" w14:paraId="27FDF52B" w14:textId="77777777" w:rsidTr="002703C4">
        <w:tc>
          <w:tcPr>
            <w:tcW w:w="1413" w:type="dxa"/>
          </w:tcPr>
          <w:p w14:paraId="39F2863A" w14:textId="77777777" w:rsidR="003B3555" w:rsidRPr="003B3555" w:rsidRDefault="003B3555" w:rsidP="002703C4">
            <w:pPr>
              <w:rPr>
                <w:rFonts w:ascii="Roboto Light" w:hAnsi="Roboto Light"/>
              </w:rPr>
            </w:pPr>
            <w:r w:rsidRPr="003B3555">
              <w:rPr>
                <w:rFonts w:ascii="Roboto Light" w:hAnsi="Roboto Light"/>
              </w:rPr>
              <w:t>Firma og org. nummer</w:t>
            </w:r>
          </w:p>
        </w:tc>
        <w:tc>
          <w:tcPr>
            <w:tcW w:w="8435" w:type="dxa"/>
          </w:tcPr>
          <w:p w14:paraId="281425E1" w14:textId="77777777" w:rsidR="003B3555" w:rsidRPr="003B3555" w:rsidRDefault="003B3555" w:rsidP="002703C4">
            <w:pPr>
              <w:rPr>
                <w:rFonts w:ascii="Roboto Light" w:hAnsi="Roboto Light"/>
              </w:rPr>
            </w:pPr>
          </w:p>
        </w:tc>
      </w:tr>
    </w:tbl>
    <w:p w14:paraId="54B33096" w14:textId="77777777" w:rsidR="003B3555" w:rsidRPr="003B3555" w:rsidRDefault="003B3555" w:rsidP="003B3555">
      <w:pPr>
        <w:rPr>
          <w:rFonts w:ascii="Roboto Light" w:hAnsi="Roboto Light"/>
        </w:rPr>
      </w:pPr>
    </w:p>
    <w:p w14:paraId="53C75E8D" w14:textId="7F3FBD55" w:rsidR="003B3555" w:rsidRPr="00363425" w:rsidRDefault="003B3555" w:rsidP="003B3555">
      <w:pPr>
        <w:rPr>
          <w:rFonts w:ascii="Roboto Light" w:hAnsi="Roboto Light"/>
        </w:rPr>
      </w:pPr>
      <w:r w:rsidRPr="003B3555">
        <w:rPr>
          <w:rFonts w:ascii="Roboto Light" w:hAnsi="Roboto Light"/>
        </w:rPr>
        <w:t>Huk av for aktuelt kvalifikasjonskrav:</w:t>
      </w:r>
    </w:p>
    <w:p w14:paraId="22831FA4" w14:textId="2419FE99" w:rsidR="003B3555" w:rsidRPr="00363425" w:rsidRDefault="00E45524" w:rsidP="003B3555">
      <w:pPr>
        <w:rPr>
          <w:rFonts w:ascii="Roboto Light" w:hAnsi="Roboto Light"/>
        </w:rPr>
      </w:pPr>
      <w:sdt>
        <w:sdtPr>
          <w:rPr>
            <w:rFonts w:ascii="Roboto Light" w:hAnsi="Roboto Light"/>
          </w:rPr>
          <w:id w:val="18804371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3555" w:rsidRPr="00363425">
            <w:rPr>
              <w:rFonts w:ascii="Segoe UI Symbol" w:hAnsi="Segoe UI Symbol" w:cs="Segoe UI Symbol"/>
            </w:rPr>
            <w:t>☐</w:t>
          </w:r>
        </w:sdtContent>
      </w:sdt>
      <w:r w:rsidR="003B3555" w:rsidRPr="00363425">
        <w:rPr>
          <w:rFonts w:ascii="Roboto Light" w:hAnsi="Roboto Light"/>
        </w:rPr>
        <w:t xml:space="preserve"> Det vert med dette stadfesta at [</w:t>
      </w:r>
      <w:r w:rsidR="003B3555" w:rsidRPr="00363425">
        <w:rPr>
          <w:rFonts w:ascii="Roboto Light" w:hAnsi="Roboto Light"/>
          <w:i/>
          <w:iCs/>
          <w:highlight w:val="yellow"/>
        </w:rPr>
        <w:t>sett inn firmanamn for støttande verksemd</w:t>
      </w:r>
      <w:r w:rsidR="003B3555" w:rsidRPr="00363425">
        <w:rPr>
          <w:rFonts w:ascii="Roboto Light" w:hAnsi="Roboto Light"/>
        </w:rPr>
        <w:t xml:space="preserve">] inngår som støttande verksemd for å oppfylle kvalifikasjonskrava knytt til tekniske og faglege kvalifikasjonar, sjå </w:t>
      </w:r>
      <w:r w:rsidR="003B3555" w:rsidRPr="004C2B0E">
        <w:rPr>
          <w:rFonts w:ascii="Roboto Light" w:hAnsi="Roboto Light"/>
        </w:rPr>
        <w:t xml:space="preserve">Konkurransegrunnlaget punkt </w:t>
      </w:r>
      <w:r w:rsidR="004C2B0E" w:rsidRPr="004C2B0E">
        <w:rPr>
          <w:rFonts w:ascii="Roboto Light" w:hAnsi="Roboto Light"/>
        </w:rPr>
        <w:t>3.4</w:t>
      </w:r>
      <w:r w:rsidR="003B3555" w:rsidRPr="004C2B0E">
        <w:rPr>
          <w:rFonts w:ascii="Roboto Light" w:hAnsi="Roboto Light"/>
        </w:rPr>
        <w:t>, og</w:t>
      </w:r>
      <w:r w:rsidR="003B3555" w:rsidRPr="00363425">
        <w:rPr>
          <w:rFonts w:ascii="Roboto Light" w:hAnsi="Roboto Light"/>
        </w:rPr>
        <w:t xml:space="preserve"> vil stille dei nødvendige ressursane til rådigheit for å oppfylle [</w:t>
      </w:r>
      <w:r w:rsidR="003B3555" w:rsidRPr="00363425">
        <w:rPr>
          <w:rFonts w:ascii="Roboto Light" w:hAnsi="Roboto Light"/>
          <w:i/>
          <w:iCs/>
          <w:highlight w:val="yellow"/>
        </w:rPr>
        <w:t>sett inn firmanamn på tilbydar/leverandør</w:t>
      </w:r>
      <w:r w:rsidR="003B3555" w:rsidRPr="00363425">
        <w:rPr>
          <w:rFonts w:ascii="Roboto Light" w:hAnsi="Roboto Light"/>
        </w:rPr>
        <w:t>] sine avtaleforpliktingar. Dersom støtta gjeld oppfylling av krav knytt til utdanning og faglege kvalifikasjonar eller krav til relevant fagleg erfaring, vert det stadfesta at [</w:t>
      </w:r>
      <w:r w:rsidR="003B3555" w:rsidRPr="00363425">
        <w:rPr>
          <w:rFonts w:ascii="Roboto Light" w:hAnsi="Roboto Light"/>
          <w:i/>
          <w:iCs/>
          <w:highlight w:val="yellow"/>
        </w:rPr>
        <w:t>sett inn firmanamn for støttande verksemd</w:t>
      </w:r>
      <w:r w:rsidR="003B3555" w:rsidRPr="00363425">
        <w:rPr>
          <w:rFonts w:ascii="Roboto Light" w:hAnsi="Roboto Light"/>
        </w:rPr>
        <w:t>] skal uføre tenestene som krev slike kvalifikasjonar, sjå FOA § 16-10 (5).</w:t>
      </w:r>
    </w:p>
    <w:p w14:paraId="1B6196F2" w14:textId="77777777" w:rsidR="003B3555" w:rsidRPr="003B3555" w:rsidRDefault="003B3555" w:rsidP="003B3555">
      <w:pPr>
        <w:rPr>
          <w:rFonts w:ascii="Roboto Light" w:hAnsi="Roboto Light"/>
        </w:rPr>
      </w:pPr>
    </w:p>
    <w:p w14:paraId="26CC8BA5" w14:textId="77777777" w:rsidR="00363425" w:rsidRDefault="00363425" w:rsidP="003B3555">
      <w:pPr>
        <w:rPr>
          <w:rFonts w:ascii="Roboto Light" w:hAnsi="Roboto Light"/>
          <w:i/>
          <w:iCs/>
          <w:highlight w:val="yellow"/>
        </w:rPr>
      </w:pPr>
    </w:p>
    <w:p w14:paraId="73F916EB" w14:textId="77777777" w:rsidR="00363425" w:rsidRPr="00C82333" w:rsidRDefault="00363425" w:rsidP="00363425"/>
    <w:p w14:paraId="35F12251" w14:textId="77777777" w:rsidR="00363425" w:rsidRDefault="00363425" w:rsidP="00363425">
      <w:pPr>
        <w:rPr>
          <w:rFonts w:ascii="Roboto Light" w:hAnsi="Roboto Light"/>
        </w:rPr>
      </w:pPr>
    </w:p>
    <w:p w14:paraId="34BFAFFA" w14:textId="77777777" w:rsidR="003B58BF" w:rsidRDefault="003B58BF" w:rsidP="00363425">
      <w:pPr>
        <w:rPr>
          <w:rFonts w:ascii="Roboto Light" w:hAnsi="Roboto Light"/>
        </w:rPr>
      </w:pPr>
    </w:p>
    <w:p w14:paraId="72572F34" w14:textId="77777777" w:rsidR="003B58BF" w:rsidRPr="00363425" w:rsidRDefault="003B58BF" w:rsidP="00363425">
      <w:pPr>
        <w:rPr>
          <w:rFonts w:ascii="Roboto Light" w:hAnsi="Roboto Light"/>
        </w:rPr>
      </w:pPr>
    </w:p>
    <w:p w14:paraId="7EBE5B75" w14:textId="77777777" w:rsidR="00363425" w:rsidRPr="00363425" w:rsidRDefault="00363425" w:rsidP="00363425">
      <w:pPr>
        <w:rPr>
          <w:rFonts w:ascii="Roboto Light" w:hAnsi="Roboto Light"/>
        </w:rPr>
      </w:pPr>
      <w:r w:rsidRPr="00363425">
        <w:rPr>
          <w:rFonts w:ascii="Roboto Light" w:hAnsi="Roboto Light"/>
        </w:rPr>
        <w:t xml:space="preserve"> </w:t>
      </w:r>
    </w:p>
    <w:p w14:paraId="67C79621" w14:textId="77777777" w:rsidR="00363425" w:rsidRPr="00363425" w:rsidRDefault="00363425" w:rsidP="00363425">
      <w:pPr>
        <w:rPr>
          <w:rFonts w:ascii="Roboto Light" w:hAnsi="Roboto Light"/>
        </w:rPr>
      </w:pPr>
      <w:r w:rsidRPr="00363425">
        <w:rPr>
          <w:rFonts w:ascii="Roboto Light" w:hAnsi="Roboto Light"/>
        </w:rPr>
        <w:t xml:space="preserve"> --------------------------------------------</w:t>
      </w:r>
      <w:r w:rsidRPr="00363425">
        <w:rPr>
          <w:rFonts w:ascii="Roboto Light" w:hAnsi="Roboto Light"/>
        </w:rPr>
        <w:tab/>
        <w:t>----------------------------------------------------</w:t>
      </w:r>
    </w:p>
    <w:p w14:paraId="6ED76F4A" w14:textId="77777777" w:rsidR="00363425" w:rsidRPr="00363425" w:rsidRDefault="00363425" w:rsidP="00363425">
      <w:pPr>
        <w:rPr>
          <w:rFonts w:ascii="Roboto Light" w:hAnsi="Roboto Light"/>
        </w:rPr>
      </w:pPr>
      <w:r w:rsidRPr="00363425">
        <w:rPr>
          <w:rFonts w:ascii="Roboto Light" w:hAnsi="Roboto Light"/>
        </w:rPr>
        <w:t>Stad og dato</w:t>
      </w:r>
      <w:r w:rsidRPr="00363425">
        <w:rPr>
          <w:rFonts w:ascii="Roboto Light" w:hAnsi="Roboto Light"/>
        </w:rPr>
        <w:tab/>
        <w:t>Signatur og tittel (støttande verksemd)</w:t>
      </w:r>
    </w:p>
    <w:p w14:paraId="59D55B06" w14:textId="77777777" w:rsidR="00363425" w:rsidRPr="00363425" w:rsidRDefault="00363425" w:rsidP="00363425">
      <w:pPr>
        <w:rPr>
          <w:rFonts w:ascii="Roboto Light" w:hAnsi="Roboto Light"/>
        </w:rPr>
      </w:pPr>
    </w:p>
    <w:p w14:paraId="6911D9CE" w14:textId="77777777" w:rsidR="00363425" w:rsidRPr="00363425" w:rsidRDefault="00363425" w:rsidP="00363425">
      <w:pPr>
        <w:rPr>
          <w:rFonts w:ascii="Roboto Light" w:hAnsi="Roboto Light"/>
          <w:i/>
        </w:rPr>
      </w:pPr>
      <w:r w:rsidRPr="00363425">
        <w:rPr>
          <w:rFonts w:ascii="Roboto Light" w:hAnsi="Roboto Light"/>
          <w:i/>
        </w:rPr>
        <w:t>Erklæringa skal signerast av ein som har signaturrett eller stillingsfullmakt til å gi bindande erklæring på vegner av verksemda, elles må tilbydar leggje ved fullmakt.</w:t>
      </w:r>
    </w:p>
    <w:p w14:paraId="04A986EE" w14:textId="22450AAA" w:rsidR="00914429" w:rsidRDefault="00363425" w:rsidP="00243A05">
      <w:r w:rsidRPr="00C82333">
        <w:br w:type="page"/>
      </w:r>
    </w:p>
    <w:p w14:paraId="0068011E" w14:textId="21CAA2BA" w:rsidR="00B818EE" w:rsidRDefault="00B818EE" w:rsidP="0015232B">
      <w:pPr>
        <w:pStyle w:val="Overskrift1Innkjp"/>
        <w:numPr>
          <w:ilvl w:val="0"/>
          <w:numId w:val="25"/>
        </w:numPr>
      </w:pPr>
      <w:r>
        <w:lastRenderedPageBreak/>
        <w:t xml:space="preserve">Referanseskjema </w:t>
      </w:r>
    </w:p>
    <w:p w14:paraId="03675C73" w14:textId="0005B88D" w:rsidR="00B818EE" w:rsidRDefault="00E16C64" w:rsidP="00B818EE">
      <w:pPr>
        <w:rPr>
          <w:rFonts w:ascii="Roboto Light" w:hAnsi="Roboto Light"/>
        </w:rPr>
      </w:pPr>
      <w:r w:rsidRPr="00E16C64">
        <w:rPr>
          <w:rFonts w:ascii="Roboto Light" w:hAnsi="Roboto Light"/>
        </w:rPr>
        <w:t xml:space="preserve">I dette skjemaet skal Leverandøren skildre </w:t>
      </w:r>
      <w:r w:rsidR="00404A62">
        <w:rPr>
          <w:rFonts w:ascii="Roboto Light" w:hAnsi="Roboto Light"/>
        </w:rPr>
        <w:t xml:space="preserve">1 til 3 </w:t>
      </w:r>
      <w:r w:rsidRPr="00E16C64">
        <w:rPr>
          <w:rFonts w:ascii="Roboto Light" w:hAnsi="Roboto Light"/>
        </w:rPr>
        <w:t xml:space="preserve">relevante referansar dei siste </w:t>
      </w:r>
      <w:r w:rsidR="00041B0D">
        <w:rPr>
          <w:rFonts w:ascii="Roboto Light" w:hAnsi="Roboto Light"/>
        </w:rPr>
        <w:t>5</w:t>
      </w:r>
      <w:r w:rsidRPr="00E16C64">
        <w:rPr>
          <w:rFonts w:ascii="Roboto Light" w:hAnsi="Roboto Light"/>
        </w:rPr>
        <w:t xml:space="preserve"> år. Skildringa må innehalde tilstrekkeleg informasjon om leveransen slik at oppdragsgjevar kan evaluere om dette er relevant eller ikkje.</w:t>
      </w:r>
    </w:p>
    <w:p w14:paraId="298FDAB1" w14:textId="77777777" w:rsidR="00E16C64" w:rsidRDefault="00E16C64" w:rsidP="00B818EE">
      <w:pPr>
        <w:rPr>
          <w:rFonts w:ascii="Roboto Light" w:hAnsi="Roboto Light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7159"/>
      </w:tblGrid>
      <w:tr w:rsidR="005F47E4" w:rsidRPr="005F47E4" w14:paraId="0FDB7188" w14:textId="77777777" w:rsidTr="002703C4">
        <w:tc>
          <w:tcPr>
            <w:tcW w:w="9848" w:type="dxa"/>
            <w:gridSpan w:val="2"/>
            <w:shd w:val="clear" w:color="auto" w:fill="D9D9D9" w:themeFill="background1" w:themeFillShade="D9"/>
          </w:tcPr>
          <w:p w14:paraId="2FBD6514" w14:textId="723F5BE5" w:rsidR="005F47E4" w:rsidRPr="005F47E4" w:rsidRDefault="005F47E4" w:rsidP="002703C4">
            <w:pPr>
              <w:rPr>
                <w:rFonts w:ascii="Roboto Light" w:hAnsi="Roboto Light"/>
              </w:rPr>
            </w:pPr>
            <w:r w:rsidRPr="005F47E4">
              <w:rPr>
                <w:rFonts w:ascii="Roboto Light" w:hAnsi="Roboto Light"/>
              </w:rPr>
              <w:t xml:space="preserve">Referanseskildring nr. </w:t>
            </w:r>
            <w:r>
              <w:rPr>
                <w:rFonts w:ascii="Roboto Light" w:hAnsi="Roboto Light"/>
              </w:rPr>
              <w:t>1</w:t>
            </w:r>
          </w:p>
        </w:tc>
      </w:tr>
      <w:tr w:rsidR="005F47E4" w:rsidRPr="005F47E4" w14:paraId="07D643B3" w14:textId="77777777" w:rsidTr="002703C4">
        <w:tc>
          <w:tcPr>
            <w:tcW w:w="2689" w:type="dxa"/>
          </w:tcPr>
          <w:p w14:paraId="709F29E6" w14:textId="77777777" w:rsidR="005F47E4" w:rsidRPr="005F47E4" w:rsidRDefault="005F47E4" w:rsidP="002703C4">
            <w:pPr>
              <w:rPr>
                <w:rFonts w:ascii="Roboto Light" w:hAnsi="Roboto Light"/>
              </w:rPr>
            </w:pPr>
            <w:r w:rsidRPr="005F47E4">
              <w:rPr>
                <w:rFonts w:ascii="Roboto Light" w:hAnsi="Roboto Light"/>
              </w:rPr>
              <w:t>Mottakar</w:t>
            </w:r>
          </w:p>
        </w:tc>
        <w:tc>
          <w:tcPr>
            <w:tcW w:w="7159" w:type="dxa"/>
          </w:tcPr>
          <w:p w14:paraId="25173EF0" w14:textId="77777777" w:rsidR="005F47E4" w:rsidRPr="005F47E4" w:rsidRDefault="005F47E4" w:rsidP="002703C4">
            <w:pPr>
              <w:rPr>
                <w:rFonts w:ascii="Roboto Light" w:hAnsi="Roboto Light"/>
              </w:rPr>
            </w:pPr>
          </w:p>
        </w:tc>
      </w:tr>
      <w:tr w:rsidR="005F47E4" w:rsidRPr="005F47E4" w14:paraId="2D36926D" w14:textId="77777777" w:rsidTr="002703C4">
        <w:tc>
          <w:tcPr>
            <w:tcW w:w="2689" w:type="dxa"/>
          </w:tcPr>
          <w:p w14:paraId="41EFDA95" w14:textId="77777777" w:rsidR="005F47E4" w:rsidRPr="005F47E4" w:rsidRDefault="005F47E4" w:rsidP="002703C4">
            <w:pPr>
              <w:rPr>
                <w:rFonts w:ascii="Roboto Light" w:hAnsi="Roboto Light"/>
              </w:rPr>
            </w:pPr>
            <w:r w:rsidRPr="005F47E4">
              <w:rPr>
                <w:rFonts w:ascii="Roboto Light" w:hAnsi="Roboto Light"/>
              </w:rPr>
              <w:t>Tidsrom for utføring</w:t>
            </w:r>
          </w:p>
        </w:tc>
        <w:tc>
          <w:tcPr>
            <w:tcW w:w="7159" w:type="dxa"/>
          </w:tcPr>
          <w:p w14:paraId="29A15495" w14:textId="77777777" w:rsidR="005F47E4" w:rsidRPr="005F47E4" w:rsidRDefault="005F47E4" w:rsidP="002703C4">
            <w:pPr>
              <w:rPr>
                <w:rFonts w:ascii="Roboto Light" w:hAnsi="Roboto Light"/>
              </w:rPr>
            </w:pPr>
          </w:p>
        </w:tc>
      </w:tr>
      <w:tr w:rsidR="005F47E4" w:rsidRPr="005F47E4" w14:paraId="56309014" w14:textId="77777777" w:rsidTr="002703C4">
        <w:tc>
          <w:tcPr>
            <w:tcW w:w="2689" w:type="dxa"/>
          </w:tcPr>
          <w:p w14:paraId="219C1F37" w14:textId="77777777" w:rsidR="005F47E4" w:rsidRPr="005F47E4" w:rsidRDefault="005F47E4" w:rsidP="002703C4">
            <w:pPr>
              <w:rPr>
                <w:rFonts w:ascii="Roboto Light" w:hAnsi="Roboto Light"/>
              </w:rPr>
            </w:pPr>
            <w:r w:rsidRPr="005F47E4">
              <w:rPr>
                <w:rFonts w:ascii="Roboto Light" w:hAnsi="Roboto Light"/>
              </w:rPr>
              <w:t>Omfang (timar/økonomi)</w:t>
            </w:r>
          </w:p>
        </w:tc>
        <w:tc>
          <w:tcPr>
            <w:tcW w:w="7159" w:type="dxa"/>
          </w:tcPr>
          <w:p w14:paraId="7D663C9F" w14:textId="77777777" w:rsidR="005F47E4" w:rsidRPr="005F47E4" w:rsidRDefault="005F47E4" w:rsidP="002703C4">
            <w:pPr>
              <w:rPr>
                <w:rFonts w:ascii="Roboto Light" w:hAnsi="Roboto Light"/>
              </w:rPr>
            </w:pPr>
          </w:p>
        </w:tc>
      </w:tr>
      <w:tr w:rsidR="005F47E4" w:rsidRPr="005F47E4" w14:paraId="36DD3E54" w14:textId="77777777" w:rsidTr="002703C4">
        <w:tc>
          <w:tcPr>
            <w:tcW w:w="2689" w:type="dxa"/>
          </w:tcPr>
          <w:p w14:paraId="201433E6" w14:textId="77777777" w:rsidR="005F47E4" w:rsidRPr="005F47E4" w:rsidRDefault="005F47E4" w:rsidP="002703C4">
            <w:pPr>
              <w:rPr>
                <w:rFonts w:ascii="Roboto Light" w:hAnsi="Roboto Light"/>
              </w:rPr>
            </w:pPr>
            <w:r w:rsidRPr="005F47E4">
              <w:rPr>
                <w:rFonts w:ascii="Roboto Light" w:hAnsi="Roboto Light"/>
              </w:rPr>
              <w:t xml:space="preserve">Kort skildring av </w:t>
            </w:r>
          </w:p>
          <w:p w14:paraId="4217AFDC" w14:textId="77777777" w:rsidR="005F47E4" w:rsidRPr="005F47E4" w:rsidRDefault="005F47E4" w:rsidP="002703C4">
            <w:pPr>
              <w:rPr>
                <w:rFonts w:ascii="Roboto Light" w:hAnsi="Roboto Light"/>
              </w:rPr>
            </w:pPr>
            <w:r w:rsidRPr="005F47E4">
              <w:rPr>
                <w:rFonts w:ascii="Roboto Light" w:hAnsi="Roboto Light"/>
              </w:rPr>
              <w:t>leveransen</w:t>
            </w:r>
          </w:p>
        </w:tc>
        <w:tc>
          <w:tcPr>
            <w:tcW w:w="7159" w:type="dxa"/>
          </w:tcPr>
          <w:p w14:paraId="21C25255" w14:textId="77777777" w:rsidR="005F47E4" w:rsidRPr="005F47E4" w:rsidRDefault="005F47E4" w:rsidP="002703C4">
            <w:pPr>
              <w:rPr>
                <w:rFonts w:ascii="Roboto Light" w:hAnsi="Roboto Light"/>
              </w:rPr>
            </w:pPr>
          </w:p>
        </w:tc>
      </w:tr>
      <w:tr w:rsidR="005F47E4" w:rsidRPr="005F47E4" w14:paraId="49E41220" w14:textId="77777777" w:rsidTr="002703C4">
        <w:tc>
          <w:tcPr>
            <w:tcW w:w="2689" w:type="dxa"/>
          </w:tcPr>
          <w:p w14:paraId="60ACDFE0" w14:textId="77777777" w:rsidR="005F47E4" w:rsidRPr="005F47E4" w:rsidRDefault="005F47E4" w:rsidP="002703C4">
            <w:pPr>
              <w:rPr>
                <w:rFonts w:ascii="Roboto Light" w:hAnsi="Roboto Light"/>
              </w:rPr>
            </w:pPr>
            <w:r w:rsidRPr="005F47E4">
              <w:rPr>
                <w:rFonts w:ascii="Roboto Light" w:hAnsi="Roboto Light"/>
              </w:rPr>
              <w:t>Dersom utført av støttande verksemd gje opp namn og organisasjonsnummer, ref. Forpliktingserklæring</w:t>
            </w:r>
          </w:p>
        </w:tc>
        <w:tc>
          <w:tcPr>
            <w:tcW w:w="7159" w:type="dxa"/>
          </w:tcPr>
          <w:p w14:paraId="63157987" w14:textId="77777777" w:rsidR="005F47E4" w:rsidRPr="005F47E4" w:rsidRDefault="005F47E4" w:rsidP="002703C4">
            <w:pPr>
              <w:rPr>
                <w:rFonts w:ascii="Roboto Light" w:hAnsi="Roboto Light"/>
              </w:rPr>
            </w:pPr>
          </w:p>
        </w:tc>
      </w:tr>
    </w:tbl>
    <w:p w14:paraId="4B287066" w14:textId="77777777" w:rsidR="00E16C64" w:rsidRPr="005F47E4" w:rsidRDefault="00E16C64" w:rsidP="00B818EE">
      <w:pPr>
        <w:rPr>
          <w:rFonts w:ascii="Roboto Light" w:hAnsi="Roboto Light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7159"/>
      </w:tblGrid>
      <w:tr w:rsidR="005F47E4" w:rsidRPr="005F47E4" w14:paraId="48C71393" w14:textId="77777777" w:rsidTr="002703C4">
        <w:tc>
          <w:tcPr>
            <w:tcW w:w="9848" w:type="dxa"/>
            <w:gridSpan w:val="2"/>
            <w:shd w:val="clear" w:color="auto" w:fill="D9D9D9" w:themeFill="background1" w:themeFillShade="D9"/>
          </w:tcPr>
          <w:p w14:paraId="17378A73" w14:textId="1FAE46E9" w:rsidR="005F47E4" w:rsidRPr="005F47E4" w:rsidRDefault="005F47E4" w:rsidP="002703C4">
            <w:pPr>
              <w:rPr>
                <w:rFonts w:ascii="Roboto Light" w:hAnsi="Roboto Light"/>
              </w:rPr>
            </w:pPr>
            <w:r w:rsidRPr="005F47E4">
              <w:rPr>
                <w:rFonts w:ascii="Roboto Light" w:hAnsi="Roboto Light"/>
              </w:rPr>
              <w:t>Referanseskildring nr. 2</w:t>
            </w:r>
          </w:p>
        </w:tc>
      </w:tr>
      <w:tr w:rsidR="005F47E4" w:rsidRPr="005F47E4" w14:paraId="725C1027" w14:textId="77777777" w:rsidTr="002703C4">
        <w:tc>
          <w:tcPr>
            <w:tcW w:w="2689" w:type="dxa"/>
          </w:tcPr>
          <w:p w14:paraId="1846D847" w14:textId="77777777" w:rsidR="005F47E4" w:rsidRPr="005F47E4" w:rsidRDefault="005F47E4" w:rsidP="002703C4">
            <w:pPr>
              <w:rPr>
                <w:rFonts w:ascii="Roboto Light" w:hAnsi="Roboto Light"/>
              </w:rPr>
            </w:pPr>
            <w:r w:rsidRPr="005F47E4">
              <w:rPr>
                <w:rFonts w:ascii="Roboto Light" w:hAnsi="Roboto Light"/>
              </w:rPr>
              <w:t>Mottakar</w:t>
            </w:r>
          </w:p>
        </w:tc>
        <w:tc>
          <w:tcPr>
            <w:tcW w:w="7159" w:type="dxa"/>
          </w:tcPr>
          <w:p w14:paraId="70E3E884" w14:textId="77777777" w:rsidR="005F47E4" w:rsidRPr="005F47E4" w:rsidRDefault="005F47E4" w:rsidP="002703C4">
            <w:pPr>
              <w:rPr>
                <w:rFonts w:ascii="Roboto Light" w:hAnsi="Roboto Light"/>
              </w:rPr>
            </w:pPr>
          </w:p>
        </w:tc>
      </w:tr>
      <w:tr w:rsidR="005F47E4" w:rsidRPr="005F47E4" w14:paraId="1DDA1625" w14:textId="77777777" w:rsidTr="002703C4">
        <w:tc>
          <w:tcPr>
            <w:tcW w:w="2689" w:type="dxa"/>
          </w:tcPr>
          <w:p w14:paraId="50E4A047" w14:textId="77777777" w:rsidR="005F47E4" w:rsidRPr="005F47E4" w:rsidRDefault="005F47E4" w:rsidP="002703C4">
            <w:pPr>
              <w:rPr>
                <w:rFonts w:ascii="Roboto Light" w:hAnsi="Roboto Light"/>
              </w:rPr>
            </w:pPr>
            <w:r w:rsidRPr="005F47E4">
              <w:rPr>
                <w:rFonts w:ascii="Roboto Light" w:hAnsi="Roboto Light"/>
              </w:rPr>
              <w:t>Tidsrom for utføring</w:t>
            </w:r>
          </w:p>
        </w:tc>
        <w:tc>
          <w:tcPr>
            <w:tcW w:w="7159" w:type="dxa"/>
          </w:tcPr>
          <w:p w14:paraId="6DE5A439" w14:textId="77777777" w:rsidR="005F47E4" w:rsidRPr="005F47E4" w:rsidRDefault="005F47E4" w:rsidP="002703C4">
            <w:pPr>
              <w:rPr>
                <w:rFonts w:ascii="Roboto Light" w:hAnsi="Roboto Light"/>
              </w:rPr>
            </w:pPr>
          </w:p>
        </w:tc>
      </w:tr>
      <w:tr w:rsidR="005F47E4" w:rsidRPr="005F47E4" w14:paraId="144D0A36" w14:textId="77777777" w:rsidTr="002703C4">
        <w:tc>
          <w:tcPr>
            <w:tcW w:w="2689" w:type="dxa"/>
          </w:tcPr>
          <w:p w14:paraId="52905199" w14:textId="77777777" w:rsidR="005F47E4" w:rsidRPr="005F47E4" w:rsidRDefault="005F47E4" w:rsidP="002703C4">
            <w:pPr>
              <w:rPr>
                <w:rFonts w:ascii="Roboto Light" w:hAnsi="Roboto Light"/>
              </w:rPr>
            </w:pPr>
            <w:r w:rsidRPr="005F47E4">
              <w:rPr>
                <w:rFonts w:ascii="Roboto Light" w:hAnsi="Roboto Light"/>
              </w:rPr>
              <w:t>Omfang (timar/økonomi)</w:t>
            </w:r>
          </w:p>
        </w:tc>
        <w:tc>
          <w:tcPr>
            <w:tcW w:w="7159" w:type="dxa"/>
          </w:tcPr>
          <w:p w14:paraId="0597315A" w14:textId="77777777" w:rsidR="005F47E4" w:rsidRPr="005F47E4" w:rsidRDefault="005F47E4" w:rsidP="002703C4">
            <w:pPr>
              <w:rPr>
                <w:rFonts w:ascii="Roboto Light" w:hAnsi="Roboto Light"/>
              </w:rPr>
            </w:pPr>
          </w:p>
        </w:tc>
      </w:tr>
      <w:tr w:rsidR="005F47E4" w:rsidRPr="005F47E4" w14:paraId="09DE15D4" w14:textId="77777777" w:rsidTr="002703C4">
        <w:tc>
          <w:tcPr>
            <w:tcW w:w="2689" w:type="dxa"/>
          </w:tcPr>
          <w:p w14:paraId="6A8D7C27" w14:textId="77777777" w:rsidR="005F47E4" w:rsidRPr="005F47E4" w:rsidRDefault="005F47E4" w:rsidP="002703C4">
            <w:pPr>
              <w:rPr>
                <w:rFonts w:ascii="Roboto Light" w:hAnsi="Roboto Light"/>
              </w:rPr>
            </w:pPr>
            <w:r w:rsidRPr="005F47E4">
              <w:rPr>
                <w:rFonts w:ascii="Roboto Light" w:hAnsi="Roboto Light"/>
              </w:rPr>
              <w:t xml:space="preserve">Kort skildring av </w:t>
            </w:r>
          </w:p>
          <w:p w14:paraId="50E0C965" w14:textId="77777777" w:rsidR="005F47E4" w:rsidRPr="005F47E4" w:rsidRDefault="005F47E4" w:rsidP="002703C4">
            <w:pPr>
              <w:rPr>
                <w:rFonts w:ascii="Roboto Light" w:hAnsi="Roboto Light"/>
              </w:rPr>
            </w:pPr>
            <w:r w:rsidRPr="005F47E4">
              <w:rPr>
                <w:rFonts w:ascii="Roboto Light" w:hAnsi="Roboto Light"/>
              </w:rPr>
              <w:t>leveransen</w:t>
            </w:r>
          </w:p>
        </w:tc>
        <w:tc>
          <w:tcPr>
            <w:tcW w:w="7159" w:type="dxa"/>
          </w:tcPr>
          <w:p w14:paraId="5A9B10BD" w14:textId="77777777" w:rsidR="005F47E4" w:rsidRPr="005F47E4" w:rsidRDefault="005F47E4" w:rsidP="002703C4">
            <w:pPr>
              <w:rPr>
                <w:rFonts w:ascii="Roboto Light" w:hAnsi="Roboto Light"/>
              </w:rPr>
            </w:pPr>
          </w:p>
        </w:tc>
      </w:tr>
      <w:tr w:rsidR="005F47E4" w:rsidRPr="005F47E4" w14:paraId="6D090EA2" w14:textId="77777777" w:rsidTr="002703C4">
        <w:tc>
          <w:tcPr>
            <w:tcW w:w="2689" w:type="dxa"/>
          </w:tcPr>
          <w:p w14:paraId="27F82076" w14:textId="77777777" w:rsidR="005F47E4" w:rsidRPr="005F47E4" w:rsidRDefault="005F47E4" w:rsidP="002703C4">
            <w:pPr>
              <w:rPr>
                <w:rFonts w:ascii="Roboto Light" w:hAnsi="Roboto Light"/>
              </w:rPr>
            </w:pPr>
            <w:r w:rsidRPr="005F47E4">
              <w:rPr>
                <w:rFonts w:ascii="Roboto Light" w:hAnsi="Roboto Light"/>
              </w:rPr>
              <w:t>Dersom utført av støttande verksemd gje opp namn og organisasjonsnummer, ref. Forpliktingserklæring</w:t>
            </w:r>
          </w:p>
        </w:tc>
        <w:tc>
          <w:tcPr>
            <w:tcW w:w="7159" w:type="dxa"/>
          </w:tcPr>
          <w:p w14:paraId="75021C6A" w14:textId="77777777" w:rsidR="005F47E4" w:rsidRPr="005F47E4" w:rsidRDefault="005F47E4" w:rsidP="002703C4">
            <w:pPr>
              <w:rPr>
                <w:rFonts w:ascii="Roboto Light" w:hAnsi="Roboto Light"/>
              </w:rPr>
            </w:pPr>
          </w:p>
        </w:tc>
      </w:tr>
    </w:tbl>
    <w:p w14:paraId="637B9608" w14:textId="77777777" w:rsidR="005F47E4" w:rsidRDefault="005F47E4" w:rsidP="00B818EE">
      <w:pPr>
        <w:rPr>
          <w:rFonts w:ascii="Roboto Light" w:hAnsi="Roboto Light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7159"/>
      </w:tblGrid>
      <w:tr w:rsidR="00404A62" w:rsidRPr="005F47E4" w14:paraId="2016608F" w14:textId="77777777" w:rsidTr="008402D1">
        <w:tc>
          <w:tcPr>
            <w:tcW w:w="9848" w:type="dxa"/>
            <w:gridSpan w:val="2"/>
            <w:shd w:val="clear" w:color="auto" w:fill="D9D9D9" w:themeFill="background1" w:themeFillShade="D9"/>
          </w:tcPr>
          <w:p w14:paraId="508F2F4C" w14:textId="5C7F26FD" w:rsidR="00404A62" w:rsidRPr="005F47E4" w:rsidRDefault="00404A62" w:rsidP="008402D1">
            <w:pPr>
              <w:rPr>
                <w:rFonts w:ascii="Roboto Light" w:hAnsi="Roboto Light"/>
              </w:rPr>
            </w:pPr>
            <w:r w:rsidRPr="005F47E4">
              <w:rPr>
                <w:rFonts w:ascii="Roboto Light" w:hAnsi="Roboto Light"/>
              </w:rPr>
              <w:t xml:space="preserve">Referanseskildring nr. </w:t>
            </w:r>
            <w:r>
              <w:rPr>
                <w:rFonts w:ascii="Roboto Light" w:hAnsi="Roboto Light"/>
              </w:rPr>
              <w:t>3</w:t>
            </w:r>
          </w:p>
        </w:tc>
      </w:tr>
      <w:tr w:rsidR="00404A62" w:rsidRPr="005F47E4" w14:paraId="5D570171" w14:textId="77777777" w:rsidTr="008402D1">
        <w:tc>
          <w:tcPr>
            <w:tcW w:w="2689" w:type="dxa"/>
          </w:tcPr>
          <w:p w14:paraId="158321A6" w14:textId="77777777" w:rsidR="00404A62" w:rsidRPr="005F47E4" w:rsidRDefault="00404A62" w:rsidP="008402D1">
            <w:pPr>
              <w:rPr>
                <w:rFonts w:ascii="Roboto Light" w:hAnsi="Roboto Light"/>
              </w:rPr>
            </w:pPr>
            <w:r w:rsidRPr="005F47E4">
              <w:rPr>
                <w:rFonts w:ascii="Roboto Light" w:hAnsi="Roboto Light"/>
              </w:rPr>
              <w:t>Mottakar</w:t>
            </w:r>
          </w:p>
        </w:tc>
        <w:tc>
          <w:tcPr>
            <w:tcW w:w="7159" w:type="dxa"/>
          </w:tcPr>
          <w:p w14:paraId="62AE8CA8" w14:textId="77777777" w:rsidR="00404A62" w:rsidRPr="005F47E4" w:rsidRDefault="00404A62" w:rsidP="008402D1">
            <w:pPr>
              <w:rPr>
                <w:rFonts w:ascii="Roboto Light" w:hAnsi="Roboto Light"/>
              </w:rPr>
            </w:pPr>
          </w:p>
        </w:tc>
      </w:tr>
      <w:tr w:rsidR="00404A62" w:rsidRPr="005F47E4" w14:paraId="3D8AB4C2" w14:textId="77777777" w:rsidTr="008402D1">
        <w:tc>
          <w:tcPr>
            <w:tcW w:w="2689" w:type="dxa"/>
          </w:tcPr>
          <w:p w14:paraId="6DDF21EB" w14:textId="77777777" w:rsidR="00404A62" w:rsidRPr="005F47E4" w:rsidRDefault="00404A62" w:rsidP="008402D1">
            <w:pPr>
              <w:rPr>
                <w:rFonts w:ascii="Roboto Light" w:hAnsi="Roboto Light"/>
              </w:rPr>
            </w:pPr>
            <w:r w:rsidRPr="005F47E4">
              <w:rPr>
                <w:rFonts w:ascii="Roboto Light" w:hAnsi="Roboto Light"/>
              </w:rPr>
              <w:t>Tidsrom for utføring</w:t>
            </w:r>
          </w:p>
        </w:tc>
        <w:tc>
          <w:tcPr>
            <w:tcW w:w="7159" w:type="dxa"/>
          </w:tcPr>
          <w:p w14:paraId="2425145B" w14:textId="77777777" w:rsidR="00404A62" w:rsidRPr="005F47E4" w:rsidRDefault="00404A62" w:rsidP="008402D1">
            <w:pPr>
              <w:rPr>
                <w:rFonts w:ascii="Roboto Light" w:hAnsi="Roboto Light"/>
              </w:rPr>
            </w:pPr>
          </w:p>
        </w:tc>
      </w:tr>
      <w:tr w:rsidR="00404A62" w:rsidRPr="005F47E4" w14:paraId="1FDDEF3F" w14:textId="77777777" w:rsidTr="008402D1">
        <w:tc>
          <w:tcPr>
            <w:tcW w:w="2689" w:type="dxa"/>
          </w:tcPr>
          <w:p w14:paraId="0D455E2E" w14:textId="77777777" w:rsidR="00404A62" w:rsidRPr="005F47E4" w:rsidRDefault="00404A62" w:rsidP="008402D1">
            <w:pPr>
              <w:rPr>
                <w:rFonts w:ascii="Roboto Light" w:hAnsi="Roboto Light"/>
              </w:rPr>
            </w:pPr>
            <w:r w:rsidRPr="005F47E4">
              <w:rPr>
                <w:rFonts w:ascii="Roboto Light" w:hAnsi="Roboto Light"/>
              </w:rPr>
              <w:t>Omfang (timar/økonomi)</w:t>
            </w:r>
          </w:p>
        </w:tc>
        <w:tc>
          <w:tcPr>
            <w:tcW w:w="7159" w:type="dxa"/>
          </w:tcPr>
          <w:p w14:paraId="393ACD2C" w14:textId="77777777" w:rsidR="00404A62" w:rsidRPr="005F47E4" w:rsidRDefault="00404A62" w:rsidP="008402D1">
            <w:pPr>
              <w:rPr>
                <w:rFonts w:ascii="Roboto Light" w:hAnsi="Roboto Light"/>
              </w:rPr>
            </w:pPr>
          </w:p>
        </w:tc>
      </w:tr>
      <w:tr w:rsidR="00404A62" w:rsidRPr="005F47E4" w14:paraId="00ED8CCF" w14:textId="77777777" w:rsidTr="008402D1">
        <w:tc>
          <w:tcPr>
            <w:tcW w:w="2689" w:type="dxa"/>
          </w:tcPr>
          <w:p w14:paraId="20300AB2" w14:textId="77777777" w:rsidR="00404A62" w:rsidRPr="005F47E4" w:rsidRDefault="00404A62" w:rsidP="008402D1">
            <w:pPr>
              <w:rPr>
                <w:rFonts w:ascii="Roboto Light" w:hAnsi="Roboto Light"/>
              </w:rPr>
            </w:pPr>
            <w:r w:rsidRPr="005F47E4">
              <w:rPr>
                <w:rFonts w:ascii="Roboto Light" w:hAnsi="Roboto Light"/>
              </w:rPr>
              <w:t xml:space="preserve">Kort skildring av </w:t>
            </w:r>
          </w:p>
          <w:p w14:paraId="6E171B17" w14:textId="77777777" w:rsidR="00404A62" w:rsidRPr="005F47E4" w:rsidRDefault="00404A62" w:rsidP="008402D1">
            <w:pPr>
              <w:rPr>
                <w:rFonts w:ascii="Roboto Light" w:hAnsi="Roboto Light"/>
              </w:rPr>
            </w:pPr>
            <w:r w:rsidRPr="005F47E4">
              <w:rPr>
                <w:rFonts w:ascii="Roboto Light" w:hAnsi="Roboto Light"/>
              </w:rPr>
              <w:t>leveransen</w:t>
            </w:r>
          </w:p>
        </w:tc>
        <w:tc>
          <w:tcPr>
            <w:tcW w:w="7159" w:type="dxa"/>
          </w:tcPr>
          <w:p w14:paraId="077725B0" w14:textId="77777777" w:rsidR="00404A62" w:rsidRPr="005F47E4" w:rsidRDefault="00404A62" w:rsidP="008402D1">
            <w:pPr>
              <w:rPr>
                <w:rFonts w:ascii="Roboto Light" w:hAnsi="Roboto Light"/>
              </w:rPr>
            </w:pPr>
          </w:p>
        </w:tc>
      </w:tr>
      <w:tr w:rsidR="00404A62" w:rsidRPr="005F47E4" w14:paraId="7704C3E1" w14:textId="77777777" w:rsidTr="008402D1">
        <w:tc>
          <w:tcPr>
            <w:tcW w:w="2689" w:type="dxa"/>
          </w:tcPr>
          <w:p w14:paraId="343F99B2" w14:textId="77777777" w:rsidR="00404A62" w:rsidRPr="005F47E4" w:rsidRDefault="00404A62" w:rsidP="008402D1">
            <w:pPr>
              <w:rPr>
                <w:rFonts w:ascii="Roboto Light" w:hAnsi="Roboto Light"/>
              </w:rPr>
            </w:pPr>
            <w:r w:rsidRPr="005F47E4">
              <w:rPr>
                <w:rFonts w:ascii="Roboto Light" w:hAnsi="Roboto Light"/>
              </w:rPr>
              <w:t>Dersom utført av støttande verksemd gje opp namn og organisasjonsnummer, ref. Forpliktingserklæring</w:t>
            </w:r>
          </w:p>
        </w:tc>
        <w:tc>
          <w:tcPr>
            <w:tcW w:w="7159" w:type="dxa"/>
          </w:tcPr>
          <w:p w14:paraId="06F819DC" w14:textId="77777777" w:rsidR="00404A62" w:rsidRPr="005F47E4" w:rsidRDefault="00404A62" w:rsidP="008402D1">
            <w:pPr>
              <w:rPr>
                <w:rFonts w:ascii="Roboto Light" w:hAnsi="Roboto Light"/>
              </w:rPr>
            </w:pPr>
          </w:p>
        </w:tc>
      </w:tr>
    </w:tbl>
    <w:p w14:paraId="456BB86E" w14:textId="77777777" w:rsidR="00404A62" w:rsidRPr="005F47E4" w:rsidRDefault="00404A62" w:rsidP="00B818EE">
      <w:pPr>
        <w:rPr>
          <w:rFonts w:ascii="Roboto Light" w:hAnsi="Roboto Light"/>
        </w:rPr>
      </w:pPr>
    </w:p>
    <w:p w14:paraId="5A62A31F" w14:textId="77777777" w:rsidR="005F47E4" w:rsidRPr="00E16C64" w:rsidRDefault="005F47E4" w:rsidP="00B818EE">
      <w:pPr>
        <w:rPr>
          <w:rFonts w:ascii="Roboto Light" w:hAnsi="Roboto Light"/>
        </w:rPr>
      </w:pPr>
    </w:p>
    <w:p w14:paraId="0DAD937F" w14:textId="28347B39" w:rsidR="003D745E" w:rsidRDefault="00D07A73" w:rsidP="0015232B">
      <w:pPr>
        <w:pStyle w:val="Overskrift1Innkjp"/>
        <w:numPr>
          <w:ilvl w:val="0"/>
          <w:numId w:val="25"/>
        </w:numPr>
      </w:pPr>
      <w:r>
        <w:t>underleverandørar</w:t>
      </w:r>
    </w:p>
    <w:tbl>
      <w:tblPr>
        <w:tblW w:w="9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4665"/>
        <w:gridCol w:w="5306"/>
      </w:tblGrid>
      <w:tr w:rsidR="00255FDD" w:rsidRPr="001C5796" w14:paraId="32351AFA" w14:textId="77777777" w:rsidTr="29D5F09D">
        <w:tc>
          <w:tcPr>
            <w:tcW w:w="4665" w:type="dxa"/>
          </w:tcPr>
          <w:p w14:paraId="57002994" w14:textId="2BB67C92" w:rsidR="00044C62" w:rsidRPr="007A6930" w:rsidRDefault="002843BD" w:rsidP="001C5796">
            <w:pPr>
              <w:rPr>
                <w:rFonts w:ascii="Roboto Light" w:hAnsi="Roboto Light"/>
                <w:sz w:val="24"/>
              </w:rPr>
            </w:pPr>
            <w:r w:rsidRPr="002843BD">
              <w:rPr>
                <w:rFonts w:ascii="Roboto Light" w:hAnsi="Roboto Light"/>
                <w:sz w:val="24"/>
              </w:rPr>
              <w:t>Dersom tilbydar planlegg å bruke underleverandørar på delar eller heile avtalen: Skriv her kva underleverandørar tilbydar planlegg å bruke og kor stor del</w:t>
            </w:r>
            <w:r w:rsidR="006118AB">
              <w:rPr>
                <w:rFonts w:ascii="Roboto Light" w:hAnsi="Roboto Light"/>
                <w:sz w:val="24"/>
              </w:rPr>
              <w:t xml:space="preserve"> og </w:t>
            </w:r>
            <w:r w:rsidRPr="002843BD">
              <w:rPr>
                <w:rFonts w:ascii="Roboto Light" w:hAnsi="Roboto Light"/>
                <w:sz w:val="24"/>
              </w:rPr>
              <w:t xml:space="preserve">kva del av avtalen underleverandør skal utføre. Merk at bruk av underleverandør ikkje har </w:t>
            </w:r>
            <w:r w:rsidRPr="002843BD">
              <w:rPr>
                <w:rFonts w:ascii="Roboto Light" w:hAnsi="Roboto Light"/>
                <w:sz w:val="24"/>
              </w:rPr>
              <w:lastRenderedPageBreak/>
              <w:t>tyding for leverandøren sitt avtaleansvar overfor oppdragsgjevar</w:t>
            </w:r>
            <w:r w:rsidR="006118AB">
              <w:rPr>
                <w:rFonts w:ascii="Roboto Light" w:hAnsi="Roboto Light"/>
                <w:sz w:val="24"/>
              </w:rPr>
              <w:t>.</w:t>
            </w:r>
          </w:p>
        </w:tc>
        <w:tc>
          <w:tcPr>
            <w:tcW w:w="5306" w:type="dxa"/>
          </w:tcPr>
          <w:p w14:paraId="3C4806AE" w14:textId="77777777" w:rsidR="00255FDD" w:rsidRPr="00255FDD" w:rsidRDefault="00791E94" w:rsidP="00255FDD">
            <w:pPr>
              <w:rPr>
                <w:rFonts w:ascii="Roboto Light" w:hAnsi="Roboto Light"/>
                <w:sz w:val="24"/>
              </w:rPr>
            </w:pPr>
            <w:r>
              <w:rPr>
                <w:rFonts w:ascii="Roboto Light" w:hAnsi="Roboto Light"/>
                <w:sz w:val="24"/>
              </w:rPr>
              <w:lastRenderedPageBreak/>
              <w:t>Svar:</w:t>
            </w:r>
          </w:p>
        </w:tc>
      </w:tr>
    </w:tbl>
    <w:p w14:paraId="3A58B386" w14:textId="77777777" w:rsidR="00D07A73" w:rsidRPr="001C5796" w:rsidRDefault="00D07A73" w:rsidP="001C5796">
      <w:pPr>
        <w:rPr>
          <w:rFonts w:ascii="Roboto Light" w:hAnsi="Roboto Light"/>
          <w:sz w:val="24"/>
        </w:rPr>
      </w:pPr>
    </w:p>
    <w:sectPr w:rsidR="00D07A73" w:rsidRPr="001C5796" w:rsidSect="00DC3F2B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53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A32C8" w14:textId="77777777" w:rsidR="00E45524" w:rsidRDefault="00E45524" w:rsidP="00590436">
      <w:r>
        <w:separator/>
      </w:r>
    </w:p>
  </w:endnote>
  <w:endnote w:type="continuationSeparator" w:id="0">
    <w:p w14:paraId="35435956" w14:textId="77777777" w:rsidR="00E45524" w:rsidRDefault="00E45524" w:rsidP="00590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89F9C" w14:textId="18E7E2C1" w:rsidR="00240A6F" w:rsidRDefault="00457A88" w:rsidP="00240A6F">
    <w:pPr>
      <w:pStyle w:val="Botntekst"/>
      <w:rPr>
        <w:rFonts w:ascii="Roboto Light" w:hAnsi="Roboto Light"/>
        <w:sz w:val="16"/>
        <w:szCs w:val="16"/>
      </w:rPr>
    </w:pPr>
    <w:r w:rsidRPr="00457A88">
      <w:rPr>
        <w:rFonts w:ascii="Roboto Light" w:hAnsi="Roboto Light"/>
        <w:sz w:val="16"/>
        <w:szCs w:val="16"/>
      </w:rPr>
      <w:t xml:space="preserve">Versjonsnummer: </w:t>
    </w:r>
    <w:r w:rsidR="00F51D72">
      <w:rPr>
        <w:rFonts w:ascii="Roboto Light" w:hAnsi="Roboto Light"/>
        <w:sz w:val="16"/>
        <w:szCs w:val="16"/>
      </w:rPr>
      <w:t>3</w:t>
    </w:r>
    <w:r w:rsidRPr="00457A88">
      <w:rPr>
        <w:rFonts w:ascii="Roboto Light" w:hAnsi="Roboto Light"/>
        <w:sz w:val="16"/>
        <w:szCs w:val="16"/>
      </w:rPr>
      <w:t xml:space="preserve"> </w:t>
    </w:r>
    <w:r w:rsidR="007C3716" w:rsidRPr="007C3716">
      <w:rPr>
        <w:rFonts w:ascii="Roboto Light" w:hAnsi="Roboto Light"/>
        <w:sz w:val="16"/>
        <w:szCs w:val="16"/>
      </w:rPr>
      <w:tab/>
    </w:r>
    <w:r w:rsidR="007C3716" w:rsidRPr="007C3716">
      <w:rPr>
        <w:rFonts w:ascii="Roboto Light" w:hAnsi="Roboto Light"/>
        <w:sz w:val="16"/>
        <w:szCs w:val="16"/>
      </w:rPr>
      <w:tab/>
    </w:r>
  </w:p>
  <w:p w14:paraId="2894C423" w14:textId="4FA84A56" w:rsidR="00457A88" w:rsidRPr="007C3716" w:rsidRDefault="00457A88" w:rsidP="00240A6F">
    <w:pPr>
      <w:pStyle w:val="Botntekst"/>
      <w:jc w:val="right"/>
      <w:rPr>
        <w:rFonts w:ascii="Roboto Light" w:hAnsi="Roboto Light"/>
        <w:sz w:val="16"/>
        <w:szCs w:val="16"/>
      </w:rPr>
    </w:pPr>
    <w:r w:rsidRPr="00457A88">
      <w:rPr>
        <w:rFonts w:ascii="Roboto Light" w:hAnsi="Roboto Light"/>
        <w:sz w:val="16"/>
        <w:szCs w:val="16"/>
      </w:rPr>
      <w:t>Sist revidert dato: 03.03.2025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B856A" w14:textId="77777777" w:rsidR="00E45524" w:rsidRDefault="00E45524" w:rsidP="00590436">
      <w:r>
        <w:separator/>
      </w:r>
    </w:p>
  </w:footnote>
  <w:footnote w:type="continuationSeparator" w:id="0">
    <w:p w14:paraId="299B8081" w14:textId="77777777" w:rsidR="00E45524" w:rsidRDefault="00E45524" w:rsidP="00590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4FED6" w14:textId="77777777" w:rsidR="0095630A" w:rsidRPr="007731EA" w:rsidRDefault="0095630A" w:rsidP="007731EA">
    <w:pPr>
      <w:pStyle w:val="Topptekst"/>
    </w:pPr>
    <w:r w:rsidRPr="007731EA">
      <w:t xml:space="preserve">Rapporttittel | side </w:t>
    </w:r>
    <w:r w:rsidRPr="00882AAC">
      <w:rPr>
        <w:rStyle w:val="Sterkutheving"/>
      </w:rPr>
      <w:fldChar w:fldCharType="begin"/>
    </w:r>
    <w:r w:rsidRPr="00882AAC">
      <w:rPr>
        <w:rStyle w:val="Sterkutheving"/>
      </w:rPr>
      <w:instrText>PAGE   \* MERGEFORMAT</w:instrText>
    </w:r>
    <w:r w:rsidRPr="00882AAC">
      <w:rPr>
        <w:rStyle w:val="Sterkutheving"/>
      </w:rPr>
      <w:fldChar w:fldCharType="separate"/>
    </w:r>
    <w:r>
      <w:rPr>
        <w:rStyle w:val="Sterkutheving"/>
        <w:noProof/>
      </w:rPr>
      <w:t>2</w:t>
    </w:r>
    <w:r w:rsidRPr="00882AAC">
      <w:rPr>
        <w:rStyle w:val="Sterkutheving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Roboto Light" w:hAnsi="Roboto Light"/>
      </w:rPr>
      <w:id w:val="622276094"/>
      <w:docPartObj>
        <w:docPartGallery w:val="Page Numbers (Top of Page)"/>
        <w:docPartUnique/>
      </w:docPartObj>
    </w:sdtPr>
    <w:sdtEndPr/>
    <w:sdtContent>
      <w:p w14:paraId="37347B99" w14:textId="0C2E53DA" w:rsidR="001F2E68" w:rsidRPr="00F1195C" w:rsidRDefault="00414D78">
        <w:pPr>
          <w:pStyle w:val="Topptekst"/>
          <w:rPr>
            <w:rFonts w:ascii="Roboto Light" w:hAnsi="Roboto Light"/>
          </w:rPr>
        </w:pPr>
        <w:r w:rsidRPr="00210591">
          <w:rPr>
            <w:rFonts w:ascii="Roboto Light" w:hAnsi="Roboto Light"/>
          </w:rPr>
          <w:t>VL</w:t>
        </w:r>
        <w:r w:rsidR="00231DD7" w:rsidRPr="00210591">
          <w:rPr>
            <w:rFonts w:ascii="Roboto Light" w:hAnsi="Roboto Light"/>
          </w:rPr>
          <w:t>FK/</w:t>
        </w:r>
        <w:r w:rsidR="00210591" w:rsidRPr="00210591">
          <w:rPr>
            <w:rFonts w:ascii="Roboto Light" w:hAnsi="Roboto Light"/>
          </w:rPr>
          <w:t>26</w:t>
        </w:r>
        <w:r w:rsidR="00231DD7" w:rsidRPr="00210591">
          <w:rPr>
            <w:rFonts w:ascii="Roboto Light" w:hAnsi="Roboto Light"/>
          </w:rPr>
          <w:t>/</w:t>
        </w:r>
        <w:r w:rsidR="00210591" w:rsidRPr="00210591">
          <w:rPr>
            <w:rFonts w:ascii="Roboto Light" w:hAnsi="Roboto Light"/>
          </w:rPr>
          <w:t>187</w:t>
        </w:r>
        <w:r w:rsidR="005433CC" w:rsidRPr="00F1195C">
          <w:rPr>
            <w:rFonts w:ascii="Roboto Light" w:hAnsi="Roboto Light"/>
          </w:rPr>
          <w:t xml:space="preserve"> | Vedlegg B |</w:t>
        </w:r>
        <w:r w:rsidR="00361DCF" w:rsidRPr="00F1195C">
          <w:rPr>
            <w:rFonts w:ascii="Roboto Light" w:hAnsi="Roboto Light"/>
          </w:rPr>
          <w:t xml:space="preserve"> Vestland</w:t>
        </w:r>
        <w:r w:rsidR="001F2E68" w:rsidRPr="00F1195C">
          <w:rPr>
            <w:rFonts w:ascii="Roboto Light" w:hAnsi="Roboto Light"/>
          </w:rPr>
          <w:t xml:space="preserve"> fylkeskommune | </w:t>
        </w:r>
        <w:r w:rsidR="001F2E68" w:rsidRPr="00F1195C">
          <w:rPr>
            <w:rFonts w:ascii="Roboto Light" w:hAnsi="Roboto Light"/>
            <w:b/>
          </w:rPr>
          <w:fldChar w:fldCharType="begin"/>
        </w:r>
        <w:r w:rsidR="001F2E68" w:rsidRPr="00F1195C">
          <w:rPr>
            <w:rFonts w:ascii="Roboto Light" w:hAnsi="Roboto Light"/>
            <w:b/>
          </w:rPr>
          <w:instrText>PAGE   \* MERGEFORMAT</w:instrText>
        </w:r>
        <w:r w:rsidR="001F2E68" w:rsidRPr="00F1195C">
          <w:rPr>
            <w:rFonts w:ascii="Roboto Light" w:hAnsi="Roboto Light"/>
            <w:b/>
          </w:rPr>
          <w:fldChar w:fldCharType="separate"/>
        </w:r>
        <w:r w:rsidR="00361DCF" w:rsidRPr="00F1195C">
          <w:rPr>
            <w:rFonts w:ascii="Roboto Light" w:hAnsi="Roboto Light"/>
            <w:b/>
            <w:noProof/>
          </w:rPr>
          <w:t>1</w:t>
        </w:r>
        <w:r w:rsidR="001F2E68" w:rsidRPr="00F1195C">
          <w:rPr>
            <w:rFonts w:ascii="Roboto Light" w:hAnsi="Roboto Light"/>
            <w:b/>
          </w:rPr>
          <w:fldChar w:fldCharType="end"/>
        </w:r>
      </w:p>
    </w:sdtContent>
  </w:sdt>
  <w:p w14:paraId="73765B72" w14:textId="77777777" w:rsidR="001F2E68" w:rsidRDefault="001F2E68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45B2E" w14:textId="77777777" w:rsidR="0095630A" w:rsidRPr="00CB1B82" w:rsidRDefault="0095630A" w:rsidP="005B098A">
    <w:pPr>
      <w:pStyle w:val="Topptekst"/>
      <w:jc w:val="left"/>
      <w:rPr>
        <w:lang w:val="nn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D5DA8A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9EA77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78AE9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2980E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428B6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E5BE29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574A40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51C200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AA481C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3BAEE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B56082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DD1740"/>
      </w:rPr>
    </w:lvl>
  </w:abstractNum>
  <w:abstractNum w:abstractNumId="11" w15:restartNumberingAfterBreak="0">
    <w:nsid w:val="27245949"/>
    <w:multiLevelType w:val="hybridMultilevel"/>
    <w:tmpl w:val="1A44122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8A2D65"/>
    <w:multiLevelType w:val="multilevel"/>
    <w:tmpl w:val="AF329E9E"/>
    <w:numStyleLink w:val="Stil1"/>
  </w:abstractNum>
  <w:abstractNum w:abstractNumId="13" w15:restartNumberingAfterBreak="0">
    <w:nsid w:val="36D82BB3"/>
    <w:multiLevelType w:val="multilevel"/>
    <w:tmpl w:val="041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12C06FF"/>
    <w:multiLevelType w:val="hybridMultilevel"/>
    <w:tmpl w:val="4EE88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13071E"/>
    <w:multiLevelType w:val="multilevel"/>
    <w:tmpl w:val="8684E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Overskrift3Innkjp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3A1162B"/>
    <w:multiLevelType w:val="hybridMultilevel"/>
    <w:tmpl w:val="84B2173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5B3ACF"/>
    <w:multiLevelType w:val="multilevel"/>
    <w:tmpl w:val="AF329E9E"/>
    <w:styleLink w:val="Stil1"/>
    <w:lvl w:ilvl="0">
      <w:start w:val="1"/>
      <w:numFmt w:val="decimal"/>
      <w:lvlText w:val="%1."/>
      <w:lvlJc w:val="left"/>
      <w:pPr>
        <w:ind w:left="357" w:hanging="357"/>
      </w:pPr>
      <w:rPr>
        <w:rFonts w:ascii="Roboto Light" w:hAnsi="Roboto Light" w:hint="default"/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357" w:hanging="357"/>
      </w:pPr>
      <w:rPr>
        <w:rFonts w:ascii="Arial" w:hAnsi="Arial" w:hint="default"/>
        <w:b/>
        <w:i w:val="0"/>
        <w:spacing w:val="0"/>
        <w:sz w:val="28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6C5C4AFE"/>
    <w:multiLevelType w:val="multilevel"/>
    <w:tmpl w:val="AE5ECD9E"/>
    <w:lvl w:ilvl="0">
      <w:start w:val="1"/>
      <w:numFmt w:val="decimal"/>
      <w:lvlText w:val="%1"/>
      <w:lvlJc w:val="left"/>
      <w:pPr>
        <w:ind w:left="357" w:hanging="357"/>
      </w:pPr>
      <w:rPr>
        <w:rFonts w:ascii="Roboto Light" w:hAnsi="Roboto Light" w:hint="default"/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357" w:hanging="357"/>
      </w:pPr>
      <w:rPr>
        <w:rFonts w:ascii="Arial" w:hAnsi="Arial" w:hint="default"/>
        <w:b/>
        <w:i w:val="0"/>
        <w:spacing w:val="0"/>
        <w:sz w:val="28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9" w15:restartNumberingAfterBreak="0">
    <w:nsid w:val="6F2C2C17"/>
    <w:multiLevelType w:val="hybridMultilevel"/>
    <w:tmpl w:val="9D9601F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D3244A"/>
    <w:multiLevelType w:val="hybridMultilevel"/>
    <w:tmpl w:val="A672E33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3670">
    <w:abstractNumId w:val="0"/>
  </w:num>
  <w:num w:numId="2" w16cid:durableId="1679236632">
    <w:abstractNumId w:val="9"/>
  </w:num>
  <w:num w:numId="3" w16cid:durableId="1925725992">
    <w:abstractNumId w:val="4"/>
  </w:num>
  <w:num w:numId="4" w16cid:durableId="1974602861">
    <w:abstractNumId w:val="3"/>
  </w:num>
  <w:num w:numId="5" w16cid:durableId="2085835357">
    <w:abstractNumId w:val="2"/>
  </w:num>
  <w:num w:numId="6" w16cid:durableId="1490753672">
    <w:abstractNumId w:val="1"/>
  </w:num>
  <w:num w:numId="7" w16cid:durableId="165754484">
    <w:abstractNumId w:val="10"/>
  </w:num>
  <w:num w:numId="8" w16cid:durableId="415825995">
    <w:abstractNumId w:val="8"/>
  </w:num>
  <w:num w:numId="9" w16cid:durableId="956912473">
    <w:abstractNumId w:val="7"/>
  </w:num>
  <w:num w:numId="10" w16cid:durableId="1036351469">
    <w:abstractNumId w:val="6"/>
  </w:num>
  <w:num w:numId="11" w16cid:durableId="744228158">
    <w:abstractNumId w:val="5"/>
  </w:num>
  <w:num w:numId="12" w16cid:durableId="1038045919">
    <w:abstractNumId w:val="14"/>
  </w:num>
  <w:num w:numId="13" w16cid:durableId="2057124737">
    <w:abstractNumId w:val="11"/>
  </w:num>
  <w:num w:numId="14" w16cid:durableId="807818797">
    <w:abstractNumId w:val="10"/>
  </w:num>
  <w:num w:numId="15" w16cid:durableId="1919048341">
    <w:abstractNumId w:val="18"/>
  </w:num>
  <w:num w:numId="16" w16cid:durableId="860896272">
    <w:abstractNumId w:val="18"/>
  </w:num>
  <w:num w:numId="17" w16cid:durableId="1765033459">
    <w:abstractNumId w:val="18"/>
  </w:num>
  <w:num w:numId="18" w16cid:durableId="1421489271">
    <w:abstractNumId w:val="18"/>
  </w:num>
  <w:num w:numId="19" w16cid:durableId="1617561744">
    <w:abstractNumId w:val="15"/>
  </w:num>
  <w:num w:numId="20" w16cid:durableId="1647977600">
    <w:abstractNumId w:val="16"/>
  </w:num>
  <w:num w:numId="21" w16cid:durableId="687172254">
    <w:abstractNumId w:val="20"/>
  </w:num>
  <w:num w:numId="22" w16cid:durableId="1237011352">
    <w:abstractNumId w:val="17"/>
  </w:num>
  <w:num w:numId="23" w16cid:durableId="1067338731">
    <w:abstractNumId w:val="12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ascii="Roboto Light" w:hAnsi="Roboto Light" w:hint="default"/>
          <w:b/>
          <w:i w:val="0"/>
          <w:sz w:val="28"/>
          <w:szCs w:val="28"/>
        </w:rPr>
      </w:lvl>
    </w:lvlOverride>
  </w:num>
  <w:num w:numId="24" w16cid:durableId="419373810">
    <w:abstractNumId w:val="13"/>
  </w:num>
  <w:num w:numId="25" w16cid:durableId="177952315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stylePaneSortMethod w:val="0000"/>
  <w:documentProtection w:edit="readOnly" w:enforcement="0"/>
  <w:defaultTabStop w:val="2948"/>
  <w:autoHyphenation/>
  <w:hyphenationZone w:val="425"/>
  <w:drawingGridHorizontalSpacing w:val="181"/>
  <w:drawingGridVerticalSpacing w:val="181"/>
  <w:characterSpacingControl w:val="doNotCompress"/>
  <w:hdrShapeDefaults>
    <o:shapedefaults v:ext="edit" spidmax="2050" style="mso-width-relative:margin" fill="f" fillcolor="white" stroke="f">
      <v:fill color="white" on="f"/>
      <v:stroke weight=".5pt" on="f"/>
      <v:textbox style="mso-fit-shape-to-text:t" inset="0,,4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B63"/>
    <w:rsid w:val="000004F7"/>
    <w:rsid w:val="0000187F"/>
    <w:rsid w:val="000148ED"/>
    <w:rsid w:val="00024CCC"/>
    <w:rsid w:val="00027832"/>
    <w:rsid w:val="0002793E"/>
    <w:rsid w:val="00041B0D"/>
    <w:rsid w:val="00044C62"/>
    <w:rsid w:val="00054C0C"/>
    <w:rsid w:val="0005770F"/>
    <w:rsid w:val="000628B5"/>
    <w:rsid w:val="0008363A"/>
    <w:rsid w:val="00094134"/>
    <w:rsid w:val="000A1492"/>
    <w:rsid w:val="000A179E"/>
    <w:rsid w:val="000C17BD"/>
    <w:rsid w:val="000C48F3"/>
    <w:rsid w:val="000E707A"/>
    <w:rsid w:val="001026DA"/>
    <w:rsid w:val="00102F87"/>
    <w:rsid w:val="001133CB"/>
    <w:rsid w:val="00117F37"/>
    <w:rsid w:val="001366E6"/>
    <w:rsid w:val="0014251D"/>
    <w:rsid w:val="0014579C"/>
    <w:rsid w:val="00151861"/>
    <w:rsid w:val="0015232B"/>
    <w:rsid w:val="0015281B"/>
    <w:rsid w:val="00153360"/>
    <w:rsid w:val="00155C6D"/>
    <w:rsid w:val="001A0153"/>
    <w:rsid w:val="001A72C0"/>
    <w:rsid w:val="001C5796"/>
    <w:rsid w:val="001C6588"/>
    <w:rsid w:val="001D15DC"/>
    <w:rsid w:val="001D3702"/>
    <w:rsid w:val="001D3982"/>
    <w:rsid w:val="001E17E4"/>
    <w:rsid w:val="001E7193"/>
    <w:rsid w:val="001F2E68"/>
    <w:rsid w:val="00210591"/>
    <w:rsid w:val="002121B5"/>
    <w:rsid w:val="002150CF"/>
    <w:rsid w:val="00220DEA"/>
    <w:rsid w:val="00226CAC"/>
    <w:rsid w:val="00231DD7"/>
    <w:rsid w:val="00240A6F"/>
    <w:rsid w:val="00243A05"/>
    <w:rsid w:val="00254D8C"/>
    <w:rsid w:val="00255FDD"/>
    <w:rsid w:val="0026793C"/>
    <w:rsid w:val="002843BD"/>
    <w:rsid w:val="00296BFC"/>
    <w:rsid w:val="002A0DE9"/>
    <w:rsid w:val="002B4FD1"/>
    <w:rsid w:val="002B683B"/>
    <w:rsid w:val="002C0294"/>
    <w:rsid w:val="002F7B89"/>
    <w:rsid w:val="00301EA6"/>
    <w:rsid w:val="00342F61"/>
    <w:rsid w:val="00360391"/>
    <w:rsid w:val="0036135D"/>
    <w:rsid w:val="00361DCF"/>
    <w:rsid w:val="00362F2C"/>
    <w:rsid w:val="00363425"/>
    <w:rsid w:val="00391AB8"/>
    <w:rsid w:val="00396D00"/>
    <w:rsid w:val="003A005C"/>
    <w:rsid w:val="003B3555"/>
    <w:rsid w:val="003B58BF"/>
    <w:rsid w:val="003C71C0"/>
    <w:rsid w:val="003D5788"/>
    <w:rsid w:val="003D745E"/>
    <w:rsid w:val="00404A62"/>
    <w:rsid w:val="00405D22"/>
    <w:rsid w:val="00410422"/>
    <w:rsid w:val="00414D78"/>
    <w:rsid w:val="00420EEE"/>
    <w:rsid w:val="004330CD"/>
    <w:rsid w:val="004534AA"/>
    <w:rsid w:val="00456BDA"/>
    <w:rsid w:val="00457A88"/>
    <w:rsid w:val="00462641"/>
    <w:rsid w:val="004764AF"/>
    <w:rsid w:val="00480018"/>
    <w:rsid w:val="00483BB0"/>
    <w:rsid w:val="004968CE"/>
    <w:rsid w:val="004A37C0"/>
    <w:rsid w:val="004B6E45"/>
    <w:rsid w:val="004C00DF"/>
    <w:rsid w:val="004C1629"/>
    <w:rsid w:val="004C2B0E"/>
    <w:rsid w:val="004F4E88"/>
    <w:rsid w:val="0050572D"/>
    <w:rsid w:val="00514D15"/>
    <w:rsid w:val="00515F93"/>
    <w:rsid w:val="0051755E"/>
    <w:rsid w:val="00522B63"/>
    <w:rsid w:val="00522DD1"/>
    <w:rsid w:val="00523827"/>
    <w:rsid w:val="00523928"/>
    <w:rsid w:val="00526C66"/>
    <w:rsid w:val="005413D9"/>
    <w:rsid w:val="005427FC"/>
    <w:rsid w:val="005433CC"/>
    <w:rsid w:val="00563A6B"/>
    <w:rsid w:val="00564914"/>
    <w:rsid w:val="00567B91"/>
    <w:rsid w:val="00586490"/>
    <w:rsid w:val="005878FF"/>
    <w:rsid w:val="00590436"/>
    <w:rsid w:val="00597D52"/>
    <w:rsid w:val="005A1E9A"/>
    <w:rsid w:val="005B098A"/>
    <w:rsid w:val="005C0431"/>
    <w:rsid w:val="005C1686"/>
    <w:rsid w:val="005D23C5"/>
    <w:rsid w:val="005E7FD1"/>
    <w:rsid w:val="005F1976"/>
    <w:rsid w:val="005F1F38"/>
    <w:rsid w:val="005F3D91"/>
    <w:rsid w:val="005F47E4"/>
    <w:rsid w:val="00611110"/>
    <w:rsid w:val="006118AB"/>
    <w:rsid w:val="0065594B"/>
    <w:rsid w:val="00663350"/>
    <w:rsid w:val="00671883"/>
    <w:rsid w:val="00672871"/>
    <w:rsid w:val="00686FFC"/>
    <w:rsid w:val="006E209F"/>
    <w:rsid w:val="00707FF5"/>
    <w:rsid w:val="00727DC4"/>
    <w:rsid w:val="0073378A"/>
    <w:rsid w:val="007345B6"/>
    <w:rsid w:val="00752EE2"/>
    <w:rsid w:val="007679F6"/>
    <w:rsid w:val="007731EA"/>
    <w:rsid w:val="007855FF"/>
    <w:rsid w:val="00791E94"/>
    <w:rsid w:val="00794770"/>
    <w:rsid w:val="007A6930"/>
    <w:rsid w:val="007C3716"/>
    <w:rsid w:val="007C55F7"/>
    <w:rsid w:val="007D0C68"/>
    <w:rsid w:val="007E3728"/>
    <w:rsid w:val="007E6C3F"/>
    <w:rsid w:val="007F0EB5"/>
    <w:rsid w:val="007F472B"/>
    <w:rsid w:val="00813DD0"/>
    <w:rsid w:val="008165D0"/>
    <w:rsid w:val="008352BB"/>
    <w:rsid w:val="00842595"/>
    <w:rsid w:val="0084773A"/>
    <w:rsid w:val="00850738"/>
    <w:rsid w:val="00853CE4"/>
    <w:rsid w:val="008619C2"/>
    <w:rsid w:val="008708AE"/>
    <w:rsid w:val="00882AAC"/>
    <w:rsid w:val="00882BEA"/>
    <w:rsid w:val="0088327E"/>
    <w:rsid w:val="008A0C26"/>
    <w:rsid w:val="008B2148"/>
    <w:rsid w:val="008E469D"/>
    <w:rsid w:val="00914429"/>
    <w:rsid w:val="00947550"/>
    <w:rsid w:val="009538AB"/>
    <w:rsid w:val="00955D46"/>
    <w:rsid w:val="0095630A"/>
    <w:rsid w:val="009569F6"/>
    <w:rsid w:val="009605BD"/>
    <w:rsid w:val="00977F43"/>
    <w:rsid w:val="00995F1F"/>
    <w:rsid w:val="009A2336"/>
    <w:rsid w:val="009B4886"/>
    <w:rsid w:val="009B51AA"/>
    <w:rsid w:val="009B5CAC"/>
    <w:rsid w:val="009D731F"/>
    <w:rsid w:val="00A00B22"/>
    <w:rsid w:val="00A105CA"/>
    <w:rsid w:val="00A12000"/>
    <w:rsid w:val="00A42B95"/>
    <w:rsid w:val="00A57C53"/>
    <w:rsid w:val="00A75FE3"/>
    <w:rsid w:val="00A868A1"/>
    <w:rsid w:val="00A9051A"/>
    <w:rsid w:val="00A96C32"/>
    <w:rsid w:val="00AA28D7"/>
    <w:rsid w:val="00AA7C3C"/>
    <w:rsid w:val="00AB1CE3"/>
    <w:rsid w:val="00AD02F5"/>
    <w:rsid w:val="00AD0464"/>
    <w:rsid w:val="00AD0E20"/>
    <w:rsid w:val="00AD2F9D"/>
    <w:rsid w:val="00AE568C"/>
    <w:rsid w:val="00B0682D"/>
    <w:rsid w:val="00B100EC"/>
    <w:rsid w:val="00B30F4A"/>
    <w:rsid w:val="00B4468A"/>
    <w:rsid w:val="00B60819"/>
    <w:rsid w:val="00B60CAE"/>
    <w:rsid w:val="00B6511E"/>
    <w:rsid w:val="00B80FA6"/>
    <w:rsid w:val="00B818EE"/>
    <w:rsid w:val="00B8374F"/>
    <w:rsid w:val="00B976F7"/>
    <w:rsid w:val="00BF48EC"/>
    <w:rsid w:val="00BF4DE3"/>
    <w:rsid w:val="00C14765"/>
    <w:rsid w:val="00C31C68"/>
    <w:rsid w:val="00C34772"/>
    <w:rsid w:val="00C34DD3"/>
    <w:rsid w:val="00C5029A"/>
    <w:rsid w:val="00C55273"/>
    <w:rsid w:val="00C6358C"/>
    <w:rsid w:val="00CB1B82"/>
    <w:rsid w:val="00CE2409"/>
    <w:rsid w:val="00CF7524"/>
    <w:rsid w:val="00D07028"/>
    <w:rsid w:val="00D07A73"/>
    <w:rsid w:val="00D2526D"/>
    <w:rsid w:val="00D338B4"/>
    <w:rsid w:val="00D4306C"/>
    <w:rsid w:val="00D77333"/>
    <w:rsid w:val="00D876EE"/>
    <w:rsid w:val="00D90642"/>
    <w:rsid w:val="00DA52AE"/>
    <w:rsid w:val="00DC03C5"/>
    <w:rsid w:val="00DC3F2B"/>
    <w:rsid w:val="00DE0648"/>
    <w:rsid w:val="00DE2B11"/>
    <w:rsid w:val="00DE3CBA"/>
    <w:rsid w:val="00DF1817"/>
    <w:rsid w:val="00DF52AC"/>
    <w:rsid w:val="00E03CBA"/>
    <w:rsid w:val="00E05746"/>
    <w:rsid w:val="00E07D74"/>
    <w:rsid w:val="00E122B7"/>
    <w:rsid w:val="00E1521E"/>
    <w:rsid w:val="00E16C64"/>
    <w:rsid w:val="00E21E9A"/>
    <w:rsid w:val="00E34394"/>
    <w:rsid w:val="00E35F7A"/>
    <w:rsid w:val="00E45524"/>
    <w:rsid w:val="00E466C7"/>
    <w:rsid w:val="00E46CC3"/>
    <w:rsid w:val="00E50E48"/>
    <w:rsid w:val="00E56F42"/>
    <w:rsid w:val="00E57B63"/>
    <w:rsid w:val="00E7061B"/>
    <w:rsid w:val="00E71396"/>
    <w:rsid w:val="00E8255E"/>
    <w:rsid w:val="00E96BCD"/>
    <w:rsid w:val="00EB01DC"/>
    <w:rsid w:val="00EB5D75"/>
    <w:rsid w:val="00EB620B"/>
    <w:rsid w:val="00EC14BA"/>
    <w:rsid w:val="00EC55BB"/>
    <w:rsid w:val="00ED160D"/>
    <w:rsid w:val="00ED2C94"/>
    <w:rsid w:val="00EE3003"/>
    <w:rsid w:val="00EF7B35"/>
    <w:rsid w:val="00F01280"/>
    <w:rsid w:val="00F0664A"/>
    <w:rsid w:val="00F1195C"/>
    <w:rsid w:val="00F25683"/>
    <w:rsid w:val="00F30A30"/>
    <w:rsid w:val="00F3420E"/>
    <w:rsid w:val="00F46EC3"/>
    <w:rsid w:val="00F51D72"/>
    <w:rsid w:val="00F57009"/>
    <w:rsid w:val="00F633E3"/>
    <w:rsid w:val="00F64BDF"/>
    <w:rsid w:val="00F7409B"/>
    <w:rsid w:val="00FA3B67"/>
    <w:rsid w:val="00FB1E5F"/>
    <w:rsid w:val="00FB5E89"/>
    <w:rsid w:val="00FB6885"/>
    <w:rsid w:val="00FB6C51"/>
    <w:rsid w:val="00FC075F"/>
    <w:rsid w:val="00FC321D"/>
    <w:rsid w:val="059DE8C3"/>
    <w:rsid w:val="0C74EBDB"/>
    <w:rsid w:val="29D5F09D"/>
    <w:rsid w:val="32A233EC"/>
    <w:rsid w:val="717F7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style="mso-width-relative:margin" fill="f" fillcolor="white" stroke="f">
      <v:fill color="white" on="f"/>
      <v:stroke weight=".5pt" on="f"/>
      <v:textbox style="mso-fit-shape-to-text:t" inset="0,,4mm"/>
    </o:shapedefaults>
    <o:shapelayout v:ext="edit">
      <o:idmap v:ext="edit" data="2"/>
    </o:shapelayout>
  </w:shapeDefaults>
  <w:decimalSymbol w:val=","/>
  <w:listSeparator w:val=";"/>
  <w14:docId w14:val="40CBCFED"/>
  <w15:chartTrackingRefBased/>
  <w15:docId w15:val="{9FFA4D71-4C4C-4A29-84AB-8AC73AB31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Times New Roman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iPriority="1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E68"/>
    <w:rPr>
      <w:sz w:val="22"/>
      <w:lang w:val="nn-NO" w:eastAsia="nn-NO"/>
    </w:rPr>
  </w:style>
  <w:style w:type="paragraph" w:styleId="Overskrift1">
    <w:name w:val="heading 1"/>
    <w:basedOn w:val="Normal"/>
    <w:next w:val="Normal"/>
    <w:link w:val="Overskrift1Teikn"/>
    <w:uiPriority w:val="9"/>
    <w:qFormat/>
    <w:rsid w:val="002121B5"/>
    <w:pPr>
      <w:spacing w:before="240" w:after="240"/>
      <w:contextualSpacing/>
      <w:outlineLvl w:val="0"/>
    </w:pPr>
    <w:rPr>
      <w:color w:val="DD1740"/>
      <w:sz w:val="52"/>
      <w:szCs w:val="60"/>
    </w:rPr>
  </w:style>
  <w:style w:type="paragraph" w:styleId="Overskrift2">
    <w:name w:val="heading 2"/>
    <w:basedOn w:val="Normal"/>
    <w:next w:val="Normal"/>
    <w:link w:val="Overskrift2Teikn"/>
    <w:uiPriority w:val="9"/>
    <w:qFormat/>
    <w:rsid w:val="002121B5"/>
    <w:pPr>
      <w:spacing w:before="120" w:after="60"/>
      <w:contextualSpacing/>
      <w:outlineLvl w:val="1"/>
    </w:pPr>
    <w:rPr>
      <w:sz w:val="32"/>
      <w:szCs w:val="40"/>
    </w:rPr>
  </w:style>
  <w:style w:type="paragraph" w:styleId="Overskrift3">
    <w:name w:val="heading 3"/>
    <w:basedOn w:val="Normal"/>
    <w:next w:val="Normal"/>
    <w:link w:val="Overskrift3Teikn"/>
    <w:uiPriority w:val="9"/>
    <w:qFormat/>
    <w:rsid w:val="00A868A1"/>
    <w:pPr>
      <w:spacing w:before="120" w:after="20"/>
      <w:outlineLvl w:val="2"/>
    </w:pPr>
    <w:rPr>
      <w:b/>
      <w:sz w:val="24"/>
      <w:szCs w:val="36"/>
    </w:rPr>
  </w:style>
  <w:style w:type="paragraph" w:styleId="Overskrift4">
    <w:name w:val="heading 4"/>
    <w:basedOn w:val="Normal"/>
    <w:next w:val="Normal"/>
    <w:link w:val="Overskrift4Teikn"/>
    <w:uiPriority w:val="9"/>
    <w:qFormat/>
    <w:rsid w:val="00514D15"/>
    <w:pPr>
      <w:spacing w:before="120" w:after="60"/>
      <w:outlineLvl w:val="3"/>
    </w:pPr>
    <w:rPr>
      <w:sz w:val="24"/>
      <w:szCs w:val="28"/>
    </w:rPr>
  </w:style>
  <w:style w:type="paragraph" w:styleId="Overskrift5">
    <w:name w:val="heading 5"/>
    <w:basedOn w:val="Normal"/>
    <w:next w:val="Normal"/>
    <w:link w:val="Overskrift5Teikn"/>
    <w:uiPriority w:val="9"/>
    <w:qFormat/>
    <w:rsid w:val="0073378A"/>
    <w:pPr>
      <w:outlineLvl w:val="4"/>
    </w:pPr>
    <w:rPr>
      <w:b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paragraph" w:styleId="Topptekst">
    <w:name w:val="header"/>
    <w:basedOn w:val="Normal"/>
    <w:link w:val="TopptekstTeikn"/>
    <w:uiPriority w:val="99"/>
    <w:unhideWhenUsed/>
    <w:qFormat/>
    <w:rsid w:val="007731EA"/>
    <w:pPr>
      <w:tabs>
        <w:tab w:val="center" w:pos="4536"/>
        <w:tab w:val="right" w:pos="9072"/>
      </w:tabs>
      <w:jc w:val="right"/>
    </w:pPr>
    <w:rPr>
      <w:sz w:val="16"/>
      <w:szCs w:val="16"/>
      <w:lang w:val="nb-NO"/>
    </w:rPr>
  </w:style>
  <w:style w:type="character" w:customStyle="1" w:styleId="TopptekstTeikn">
    <w:name w:val="Topptekst Teikn"/>
    <w:link w:val="Topptekst"/>
    <w:uiPriority w:val="99"/>
    <w:rsid w:val="007731EA"/>
    <w:rPr>
      <w:sz w:val="16"/>
      <w:szCs w:val="16"/>
    </w:rPr>
  </w:style>
  <w:style w:type="paragraph" w:styleId="Botntekst">
    <w:name w:val="footer"/>
    <w:basedOn w:val="Normal"/>
    <w:link w:val="BotntekstTeikn"/>
    <w:uiPriority w:val="99"/>
    <w:unhideWhenUsed/>
    <w:rsid w:val="00590436"/>
    <w:pPr>
      <w:tabs>
        <w:tab w:val="center" w:pos="4536"/>
        <w:tab w:val="right" w:pos="9072"/>
      </w:tabs>
    </w:pPr>
  </w:style>
  <w:style w:type="character" w:customStyle="1" w:styleId="BotntekstTeikn">
    <w:name w:val="Botntekst Teikn"/>
    <w:link w:val="Botntekst"/>
    <w:uiPriority w:val="99"/>
    <w:rsid w:val="007731EA"/>
    <w:rPr>
      <w:szCs w:val="24"/>
      <w:lang w:val="nn-NO"/>
    </w:rPr>
  </w:style>
  <w:style w:type="character" w:styleId="Sidetal">
    <w:name w:val="page number"/>
    <w:basedOn w:val="Standardskriftforavsnitt"/>
    <w:uiPriority w:val="99"/>
    <w:semiHidden/>
    <w:unhideWhenUsed/>
    <w:rsid w:val="00590436"/>
  </w:style>
  <w:style w:type="paragraph" w:styleId="Bobletekst">
    <w:name w:val="Balloon Text"/>
    <w:basedOn w:val="Normal"/>
    <w:link w:val="BobletekstTeikn"/>
    <w:uiPriority w:val="99"/>
    <w:semiHidden/>
    <w:unhideWhenUsed/>
    <w:rsid w:val="00E8255E"/>
    <w:rPr>
      <w:rFonts w:ascii="Lucida Grande" w:hAnsi="Lucida Grande" w:cs="Lucida Grande"/>
      <w:szCs w:val="18"/>
    </w:rPr>
  </w:style>
  <w:style w:type="character" w:customStyle="1" w:styleId="BobletekstTeikn">
    <w:name w:val="Bobletekst Teikn"/>
    <w:link w:val="Bobletekst"/>
    <w:uiPriority w:val="99"/>
    <w:semiHidden/>
    <w:rsid w:val="00E8255E"/>
    <w:rPr>
      <w:rFonts w:ascii="Lucida Grande" w:hAnsi="Lucida Grande" w:cs="Lucida Grande"/>
      <w:sz w:val="18"/>
      <w:szCs w:val="18"/>
      <w:lang w:val="nn-NO"/>
    </w:rPr>
  </w:style>
  <w:style w:type="character" w:customStyle="1" w:styleId="Overskrift1Teikn">
    <w:name w:val="Overskrift 1 Teikn"/>
    <w:link w:val="Overskrift1"/>
    <w:uiPriority w:val="9"/>
    <w:rsid w:val="002121B5"/>
    <w:rPr>
      <w:color w:val="DD1740"/>
      <w:sz w:val="52"/>
      <w:szCs w:val="60"/>
      <w:lang w:val="nn-NO" w:eastAsia="nn-NO"/>
    </w:rPr>
  </w:style>
  <w:style w:type="character" w:customStyle="1" w:styleId="Overskrift2Teikn">
    <w:name w:val="Overskrift 2 Teikn"/>
    <w:link w:val="Overskrift2"/>
    <w:uiPriority w:val="9"/>
    <w:rsid w:val="002121B5"/>
    <w:rPr>
      <w:sz w:val="32"/>
      <w:szCs w:val="40"/>
      <w:lang w:val="nn-NO" w:eastAsia="nn-NO"/>
    </w:rPr>
  </w:style>
  <w:style w:type="character" w:customStyle="1" w:styleId="Overskrift3Teikn">
    <w:name w:val="Overskrift 3 Teikn"/>
    <w:link w:val="Overskrift3"/>
    <w:uiPriority w:val="9"/>
    <w:rsid w:val="00A868A1"/>
    <w:rPr>
      <w:b/>
      <w:sz w:val="24"/>
      <w:szCs w:val="36"/>
      <w:lang w:val="nn-NO" w:eastAsia="nn-NO"/>
    </w:rPr>
  </w:style>
  <w:style w:type="character" w:customStyle="1" w:styleId="Overskrift4Teikn">
    <w:name w:val="Overskrift 4 Teikn"/>
    <w:link w:val="Overskrift4"/>
    <w:uiPriority w:val="9"/>
    <w:rsid w:val="00995F1F"/>
    <w:rPr>
      <w:sz w:val="24"/>
      <w:szCs w:val="28"/>
      <w:lang w:val="nn-NO"/>
    </w:rPr>
  </w:style>
  <w:style w:type="character" w:customStyle="1" w:styleId="Overskrift5Teikn">
    <w:name w:val="Overskrift 5 Teikn"/>
    <w:link w:val="Overskrift5"/>
    <w:uiPriority w:val="9"/>
    <w:rsid w:val="00995F1F"/>
    <w:rPr>
      <w:b/>
      <w:szCs w:val="18"/>
      <w:lang w:val="nn-NO"/>
    </w:rPr>
  </w:style>
  <w:style w:type="paragraph" w:styleId="Tittel">
    <w:name w:val="Title"/>
    <w:basedOn w:val="Normal"/>
    <w:next w:val="Normal"/>
    <w:link w:val="TittelTeikn"/>
    <w:uiPriority w:val="10"/>
    <w:qFormat/>
    <w:rsid w:val="00B60819"/>
    <w:pPr>
      <w:spacing w:after="60" w:line="860" w:lineRule="exact"/>
    </w:pPr>
    <w:rPr>
      <w:color w:val="DD1740"/>
      <w:sz w:val="80"/>
      <w:szCs w:val="100"/>
    </w:rPr>
  </w:style>
  <w:style w:type="character" w:customStyle="1" w:styleId="TittelTeikn">
    <w:name w:val="Tittel Teikn"/>
    <w:link w:val="Tittel"/>
    <w:uiPriority w:val="10"/>
    <w:rsid w:val="00B60819"/>
    <w:rPr>
      <w:color w:val="DD1740"/>
      <w:sz w:val="80"/>
      <w:szCs w:val="100"/>
      <w:lang w:val="nn-NO"/>
    </w:rPr>
  </w:style>
  <w:style w:type="paragraph" w:styleId="Undertittel">
    <w:name w:val="Subtitle"/>
    <w:basedOn w:val="Normal"/>
    <w:next w:val="Normal"/>
    <w:link w:val="UndertittelTeikn"/>
    <w:uiPriority w:val="11"/>
    <w:qFormat/>
    <w:rsid w:val="00D876EE"/>
    <w:rPr>
      <w:sz w:val="44"/>
      <w:szCs w:val="66"/>
    </w:rPr>
  </w:style>
  <w:style w:type="character" w:customStyle="1" w:styleId="UndertittelTeikn">
    <w:name w:val="Undertittel Teikn"/>
    <w:link w:val="Undertittel"/>
    <w:uiPriority w:val="11"/>
    <w:rsid w:val="00D876EE"/>
    <w:rPr>
      <w:sz w:val="44"/>
      <w:szCs w:val="66"/>
      <w:lang w:val="nn-NO"/>
    </w:rPr>
  </w:style>
  <w:style w:type="paragraph" w:styleId="Bilettekst">
    <w:name w:val="caption"/>
    <w:basedOn w:val="Normal"/>
    <w:next w:val="Normal"/>
    <w:uiPriority w:val="35"/>
    <w:qFormat/>
    <w:rsid w:val="0073378A"/>
    <w:rPr>
      <w:sz w:val="15"/>
      <w:szCs w:val="15"/>
    </w:rPr>
  </w:style>
  <w:style w:type="paragraph" w:styleId="Overskriftforinnhaldsliste">
    <w:name w:val="TOC Heading"/>
    <w:basedOn w:val="Overskrift1"/>
    <w:next w:val="Normal"/>
    <w:uiPriority w:val="39"/>
    <w:unhideWhenUsed/>
    <w:qFormat/>
    <w:rsid w:val="0073378A"/>
  </w:style>
  <w:style w:type="paragraph" w:styleId="Brdtekst">
    <w:name w:val="Body Text"/>
    <w:basedOn w:val="Normal"/>
    <w:link w:val="BrdtekstTeikn"/>
    <w:uiPriority w:val="99"/>
    <w:unhideWhenUsed/>
    <w:qFormat/>
    <w:rsid w:val="0073378A"/>
    <w:rPr>
      <w:szCs w:val="18"/>
    </w:rPr>
  </w:style>
  <w:style w:type="character" w:customStyle="1" w:styleId="BrdtekstTeikn">
    <w:name w:val="Brødtekst Teikn"/>
    <w:link w:val="Brdtekst"/>
    <w:uiPriority w:val="99"/>
    <w:rsid w:val="0073378A"/>
    <w:rPr>
      <w:rFonts w:ascii="Arial" w:hAnsi="Arial"/>
      <w:sz w:val="18"/>
      <w:szCs w:val="18"/>
      <w:lang w:val="nn-NO"/>
    </w:rPr>
  </w:style>
  <w:style w:type="paragraph" w:styleId="Punktliste">
    <w:name w:val="List Bullet"/>
    <w:basedOn w:val="Normal"/>
    <w:uiPriority w:val="10"/>
    <w:qFormat/>
    <w:rsid w:val="00F46EC3"/>
    <w:pPr>
      <w:numPr>
        <w:numId w:val="14"/>
      </w:numPr>
      <w:spacing w:after="60"/>
    </w:pPr>
  </w:style>
  <w:style w:type="paragraph" w:styleId="INNH1">
    <w:name w:val="toc 1"/>
    <w:basedOn w:val="Normal"/>
    <w:next w:val="Normal"/>
    <w:autoRedefine/>
    <w:uiPriority w:val="39"/>
    <w:unhideWhenUsed/>
    <w:qFormat/>
    <w:rsid w:val="007E3728"/>
    <w:pPr>
      <w:spacing w:before="120" w:after="60"/>
    </w:pPr>
    <w:rPr>
      <w:rFonts w:cs="Arial"/>
      <w:color w:val="DD1740" w:themeColor="accent1"/>
      <w:sz w:val="28"/>
      <w:szCs w:val="28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 w:val="24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Cs w:val="20"/>
    </w:rPr>
  </w:style>
  <w:style w:type="table" w:styleId="Tabellrutenett">
    <w:name w:val="Table Grid"/>
    <w:basedOn w:val="Vanlegtabell"/>
    <w:uiPriority w:val="59"/>
    <w:rsid w:val="00E35F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uggelegginguthevingsfarge4">
    <w:name w:val="Light Shading Accent 4"/>
    <w:basedOn w:val="Vanlegtabell"/>
    <w:uiPriority w:val="60"/>
    <w:rsid w:val="00E35F7A"/>
    <w:rPr>
      <w:color w:val="918275"/>
    </w:rPr>
    <w:tblPr>
      <w:tblStyleRowBandSize w:val="1"/>
      <w:tblStyleColBandSize w:val="1"/>
      <w:tblBorders>
        <w:top w:val="single" w:sz="8" w:space="0" w:color="B8AFA6"/>
        <w:bottom w:val="single" w:sz="8" w:space="0" w:color="B8AFA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8AFA6"/>
          <w:left w:val="nil"/>
          <w:bottom w:val="single" w:sz="8" w:space="0" w:color="B8AFA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8AFA6"/>
          <w:left w:val="nil"/>
          <w:bottom w:val="single" w:sz="8" w:space="0" w:color="B8AFA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</w:style>
  <w:style w:type="table" w:styleId="Fargeriktrutenett-uthevingsfarge6">
    <w:name w:val="Colorful Grid Accent 6"/>
    <w:basedOn w:val="Vanle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5F4F4"/>
    </w:tcPr>
    <w:tblStylePr w:type="firstRow">
      <w:rPr>
        <w:b/>
        <w:bCs/>
      </w:rPr>
      <w:tblPr/>
      <w:tcPr>
        <w:shd w:val="clear" w:color="auto" w:fill="ECEAE9"/>
      </w:tcPr>
    </w:tblStylePr>
    <w:tblStylePr w:type="lastRow">
      <w:rPr>
        <w:b/>
        <w:bCs/>
        <w:color w:val="1A171B"/>
      </w:rPr>
      <w:tblPr/>
      <w:tcPr>
        <w:shd w:val="clear" w:color="auto" w:fill="ECEAE9"/>
      </w:tcPr>
    </w:tblStylePr>
    <w:tblStylePr w:type="firstCol">
      <w:rPr>
        <w:color w:val="FFFFFF"/>
      </w:rPr>
      <w:tblPr/>
      <w:tcPr>
        <w:shd w:val="clear" w:color="auto" w:fill="A19991"/>
      </w:tcPr>
    </w:tblStylePr>
    <w:tblStylePr w:type="lastCol">
      <w:rPr>
        <w:color w:val="FFFFFF"/>
      </w:rPr>
      <w:tblPr/>
      <w:tcPr>
        <w:shd w:val="clear" w:color="auto" w:fill="A19991"/>
      </w:tcPr>
    </w:tblStylePr>
    <w:tblStylePr w:type="band1Vert">
      <w:tblPr/>
      <w:tcPr>
        <w:shd w:val="clear" w:color="auto" w:fill="E8E5E4"/>
      </w:tcPr>
    </w:tblStylePr>
    <w:tblStylePr w:type="band1Horz">
      <w:tblPr/>
      <w:tcPr>
        <w:shd w:val="clear" w:color="auto" w:fill="E8E5E4"/>
      </w:tcPr>
    </w:tblStylePr>
  </w:style>
  <w:style w:type="table" w:styleId="Fargeriktrutenett-uthevingsfarge5">
    <w:name w:val="Colorful Grid Accent 5"/>
    <w:basedOn w:val="Vanle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8E6E4"/>
    </w:tcPr>
    <w:tblStylePr w:type="firstRow">
      <w:rPr>
        <w:b/>
        <w:bCs/>
      </w:rPr>
      <w:tblPr/>
      <w:tcPr>
        <w:shd w:val="clear" w:color="auto" w:fill="D1CDC9"/>
      </w:tcPr>
    </w:tblStylePr>
    <w:tblStylePr w:type="lastRow">
      <w:rPr>
        <w:b/>
        <w:bCs/>
        <w:color w:val="1A171B"/>
      </w:rPr>
      <w:tblPr/>
      <w:tcPr>
        <w:shd w:val="clear" w:color="auto" w:fill="D1CDC9"/>
      </w:tcPr>
    </w:tblStylePr>
    <w:tblStylePr w:type="firstCol">
      <w:rPr>
        <w:color w:val="FFFFFF"/>
      </w:rPr>
      <w:tblPr/>
      <w:tcPr>
        <w:shd w:val="clear" w:color="auto" w:fill="6A615A"/>
      </w:tcPr>
    </w:tblStylePr>
    <w:tblStylePr w:type="lastCol">
      <w:rPr>
        <w:color w:val="FFFFFF"/>
      </w:rPr>
      <w:tblPr/>
      <w:tcPr>
        <w:shd w:val="clear" w:color="auto" w:fill="6A615A"/>
      </w:tcPr>
    </w:tblStylePr>
    <w:tblStylePr w:type="band1Vert">
      <w:tblPr/>
      <w:tcPr>
        <w:shd w:val="clear" w:color="auto" w:fill="C6C1BC"/>
      </w:tcPr>
    </w:tblStylePr>
    <w:tblStylePr w:type="band1Horz">
      <w:tblPr/>
      <w:tcPr>
        <w:shd w:val="clear" w:color="auto" w:fill="C6C1BC"/>
      </w:tcPr>
    </w:tblStylePr>
  </w:style>
  <w:style w:type="table" w:styleId="Fargeriktrutenett-uthevingsfarge4">
    <w:name w:val="Colorful Grid Accent 4"/>
    <w:basedOn w:val="Vanle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0EEED"/>
    </w:tcPr>
    <w:tblStylePr w:type="firstRow">
      <w:rPr>
        <w:b/>
        <w:bCs/>
      </w:rPr>
      <w:tblPr/>
      <w:tcPr>
        <w:shd w:val="clear" w:color="auto" w:fill="E2DEDB"/>
      </w:tcPr>
    </w:tblStylePr>
    <w:tblStylePr w:type="lastRow">
      <w:rPr>
        <w:b/>
        <w:bCs/>
        <w:color w:val="1A171B"/>
      </w:rPr>
      <w:tblPr/>
      <w:tcPr>
        <w:shd w:val="clear" w:color="auto" w:fill="E2DEDB"/>
      </w:tcPr>
    </w:tblStylePr>
    <w:tblStylePr w:type="firstCol">
      <w:rPr>
        <w:color w:val="FFFFFF"/>
      </w:rPr>
      <w:tblPr/>
      <w:tcPr>
        <w:shd w:val="clear" w:color="auto" w:fill="918275"/>
      </w:tcPr>
    </w:tblStylePr>
    <w:tblStylePr w:type="lastCol">
      <w:rPr>
        <w:color w:val="FFFFFF"/>
      </w:rPr>
      <w:tblPr/>
      <w:tcPr>
        <w:shd w:val="clear" w:color="auto" w:fill="918275"/>
      </w:tcPr>
    </w:tblStylePr>
    <w:tblStylePr w:type="band1Vert">
      <w:tblPr/>
      <w:tcPr>
        <w:shd w:val="clear" w:color="auto" w:fill="DBD6D2"/>
      </w:tcPr>
    </w:tblStylePr>
    <w:tblStylePr w:type="band1Horz">
      <w:tblPr/>
      <w:tcPr>
        <w:shd w:val="clear" w:color="auto" w:fill="DBD6D2"/>
      </w:tcPr>
    </w:tblStylePr>
  </w:style>
  <w:style w:type="table" w:styleId="Fargeriktrutenett-uthevingsfarge3">
    <w:name w:val="Colorful Grid Accent 3"/>
    <w:basedOn w:val="Vanle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CFBF9"/>
    </w:tcPr>
    <w:tblStylePr w:type="firstRow">
      <w:rPr>
        <w:b/>
        <w:bCs/>
      </w:rPr>
      <w:tblPr/>
      <w:tcPr>
        <w:shd w:val="clear" w:color="auto" w:fill="F9F7F4"/>
      </w:tcPr>
    </w:tblStylePr>
    <w:tblStylePr w:type="lastRow">
      <w:rPr>
        <w:b/>
        <w:bCs/>
        <w:color w:val="1A171B"/>
      </w:rPr>
      <w:tblPr/>
      <w:tcPr>
        <w:shd w:val="clear" w:color="auto" w:fill="F9F7F4"/>
      </w:tcPr>
    </w:tblStylePr>
    <w:tblStylePr w:type="firstCol">
      <w:rPr>
        <w:color w:val="FFFFFF"/>
      </w:rPr>
      <w:tblPr/>
      <w:tcPr>
        <w:shd w:val="clear" w:color="auto" w:fill="C8B996"/>
      </w:tcPr>
    </w:tblStylePr>
    <w:tblStylePr w:type="lastCol">
      <w:rPr>
        <w:color w:val="FFFFFF"/>
      </w:rPr>
      <w:tblPr/>
      <w:tcPr>
        <w:shd w:val="clear" w:color="auto" w:fill="C8B996"/>
      </w:tcPr>
    </w:tblStylePr>
    <w:tblStylePr w:type="band1Vert">
      <w:tblPr/>
      <w:tcPr>
        <w:shd w:val="clear" w:color="auto" w:fill="F8F5F1"/>
      </w:tcPr>
    </w:tblStylePr>
    <w:tblStylePr w:type="band1Horz">
      <w:tblPr/>
      <w:tcPr>
        <w:shd w:val="clear" w:color="auto" w:fill="F8F5F1"/>
      </w:tcPr>
    </w:tblStylePr>
  </w:style>
  <w:style w:type="table" w:styleId="Lysskuggelegging-uthevingsfarge5">
    <w:name w:val="Light Shading Accent 5"/>
    <w:basedOn w:val="Vanlegtabell"/>
    <w:uiPriority w:val="60"/>
    <w:rsid w:val="00E35F7A"/>
    <w:rPr>
      <w:color w:val="6A615A"/>
    </w:rPr>
    <w:tblPr>
      <w:tblStyleRowBandSize w:val="1"/>
      <w:tblStyleColBandSize w:val="1"/>
      <w:tblBorders>
        <w:top w:val="single" w:sz="8" w:space="0" w:color="8E837A"/>
        <w:bottom w:val="single" w:sz="8" w:space="0" w:color="8E837A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837A"/>
          <w:left w:val="nil"/>
          <w:bottom w:val="single" w:sz="8" w:space="0" w:color="8E837A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837A"/>
          <w:left w:val="nil"/>
          <w:bottom w:val="single" w:sz="8" w:space="0" w:color="8E837A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</w:style>
  <w:style w:type="table" w:styleId="Lysliste-uthevingsfarge3">
    <w:name w:val="Light List Accent 3"/>
    <w:basedOn w:val="Vanlegtabell"/>
    <w:uiPriority w:val="61"/>
    <w:rsid w:val="00E35F7A"/>
    <w:tblPr>
      <w:tblStyleRowBandSize w:val="1"/>
      <w:tblStyleColBandSize w:val="1"/>
      <w:tblBorders>
        <w:top w:val="single" w:sz="8" w:space="0" w:color="F1EDE4"/>
        <w:left w:val="single" w:sz="8" w:space="0" w:color="F1EDE4"/>
        <w:bottom w:val="single" w:sz="8" w:space="0" w:color="F1EDE4"/>
        <w:right w:val="single" w:sz="8" w:space="0" w:color="F1EDE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1EDE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  <w:tblStylePr w:type="band1Horz">
      <w:tblPr/>
      <w:tcPr>
        <w:tcBorders>
          <w:top w:val="single" w:sz="8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</w:style>
  <w:style w:type="table" w:styleId="Lysliste-uthevingsfarge1">
    <w:name w:val="Light List Accent 1"/>
    <w:basedOn w:val="Vanlegtabell"/>
    <w:uiPriority w:val="61"/>
    <w:rsid w:val="00E35F7A"/>
    <w:tblPr>
      <w:tblStyleRowBandSize w:val="1"/>
      <w:tblStyleColBandSize w:val="1"/>
      <w:tblBorders>
        <w:top w:val="single" w:sz="8" w:space="0" w:color="DD1740"/>
        <w:left w:val="single" w:sz="8" w:space="0" w:color="DD1740"/>
        <w:bottom w:val="single" w:sz="8" w:space="0" w:color="DD1740"/>
        <w:right w:val="single" w:sz="8" w:space="0" w:color="DD17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DD174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  <w:tblStylePr w:type="band1Horz">
      <w:tblPr/>
      <w:tcPr>
        <w:tcBorders>
          <w:top w:val="single" w:sz="8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</w:style>
  <w:style w:type="table" w:styleId="Lysliste-uthevingsfarge5">
    <w:name w:val="Light List Accent 5"/>
    <w:basedOn w:val="Vanlegtabell"/>
    <w:uiPriority w:val="61"/>
    <w:rsid w:val="00E35F7A"/>
    <w:tblPr>
      <w:tblStyleRowBandSize w:val="1"/>
      <w:tblStyleColBandSize w:val="1"/>
      <w:tblBorders>
        <w:top w:val="single" w:sz="8" w:space="0" w:color="8E837A"/>
        <w:left w:val="single" w:sz="8" w:space="0" w:color="8E837A"/>
        <w:bottom w:val="single" w:sz="8" w:space="0" w:color="8E837A"/>
        <w:right w:val="single" w:sz="8" w:space="0" w:color="8E837A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E837A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  <w:tblStylePr w:type="band1Horz">
      <w:tblPr/>
      <w:tcPr>
        <w:tcBorders>
          <w:top w:val="single" w:sz="8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</w:style>
  <w:style w:type="paragraph" w:customStyle="1" w:styleId="Ingress">
    <w:name w:val="Ingress"/>
    <w:basedOn w:val="Normal"/>
    <w:qFormat/>
    <w:rsid w:val="00EE3003"/>
    <w:rPr>
      <w:i/>
      <w:szCs w:val="21"/>
    </w:rPr>
  </w:style>
  <w:style w:type="paragraph" w:customStyle="1" w:styleId="BasicParagraph">
    <w:name w:val="[Basic Paragraph]"/>
    <w:basedOn w:val="Brdtekst"/>
    <w:uiPriority w:val="99"/>
    <w:rsid w:val="00842595"/>
  </w:style>
  <w:style w:type="paragraph" w:styleId="INNH4">
    <w:name w:val="toc 4"/>
    <w:basedOn w:val="Normal"/>
    <w:next w:val="Normal"/>
    <w:autoRedefine/>
    <w:uiPriority w:val="39"/>
    <w:semiHidden/>
    <w:unhideWhenUsed/>
    <w:rsid w:val="00C5029A"/>
    <w:pPr>
      <w:ind w:left="540"/>
    </w:pPr>
    <w:rPr>
      <w:rFonts w:cs="Arial"/>
      <w:szCs w:val="18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C5029A"/>
    <w:pPr>
      <w:ind w:left="720"/>
    </w:pPr>
    <w:rPr>
      <w:rFonts w:cs="Arial"/>
      <w:szCs w:val="18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C5029A"/>
    <w:pPr>
      <w:ind w:left="900"/>
    </w:pPr>
    <w:rPr>
      <w:rFonts w:cs="Arial"/>
      <w:szCs w:val="18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C5029A"/>
    <w:pPr>
      <w:ind w:left="1080"/>
    </w:pPr>
    <w:rPr>
      <w:rFonts w:cs="Arial"/>
      <w:szCs w:val="18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C5029A"/>
    <w:pPr>
      <w:ind w:left="1260"/>
    </w:pPr>
    <w:rPr>
      <w:rFonts w:cs="Arial"/>
      <w:szCs w:val="18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C5029A"/>
    <w:pPr>
      <w:ind w:left="1440"/>
    </w:pPr>
    <w:rPr>
      <w:rFonts w:cs="Arial"/>
      <w:szCs w:val="18"/>
    </w:rPr>
  </w:style>
  <w:style w:type="table" w:styleId="Lysskuggelegging">
    <w:name w:val="Light Shading"/>
    <w:basedOn w:val="Vanlegtabell"/>
    <w:uiPriority w:val="60"/>
    <w:rsid w:val="00E21E9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Middelsskuggelegging1-uthevingsfarge2">
    <w:name w:val="Medium Shading 1 Accent 2"/>
    <w:basedOn w:val="Vanlegtabell"/>
    <w:uiPriority w:val="63"/>
    <w:rsid w:val="00E21E9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liste2">
    <w:name w:val="Medium List 2"/>
    <w:basedOn w:val="Vanlegtabell"/>
    <w:uiPriority w:val="66"/>
    <w:rsid w:val="00E21E9A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ysskyggelegging-uthevingsfarge3">
    <w:name w:val="Light Shading Accent 3"/>
    <w:basedOn w:val="Vanlegtabell"/>
    <w:uiPriority w:val="60"/>
    <w:rsid w:val="004330CD"/>
    <w:rPr>
      <w:color w:val="C8B996" w:themeColor="accent3" w:themeShade="BF"/>
    </w:rPr>
    <w:tblPr>
      <w:tblStyleRowBandSize w:val="1"/>
      <w:tblStyleColBandSize w:val="1"/>
      <w:tblBorders>
        <w:top w:val="single" w:sz="8" w:space="0" w:color="F1EDE4" w:themeColor="accent3"/>
        <w:bottom w:val="single" w:sz="8" w:space="0" w:color="F1EDE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1EDE4" w:themeColor="accent3"/>
          <w:left w:val="nil"/>
          <w:bottom w:val="single" w:sz="8" w:space="0" w:color="F1EDE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1EDE4" w:themeColor="accent3"/>
          <w:left w:val="nil"/>
          <w:bottom w:val="single" w:sz="8" w:space="0" w:color="F1EDE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</w:style>
  <w:style w:type="table" w:styleId="Lysliste-uthevingsfarge6">
    <w:name w:val="Light List Accent 6"/>
    <w:basedOn w:val="Vanlegtabell"/>
    <w:uiPriority w:val="61"/>
    <w:rsid w:val="004330CD"/>
    <w:tblPr>
      <w:tblStyleRowBandSize w:val="1"/>
      <w:tblStyleColBandSize w:val="1"/>
      <w:tblBorders>
        <w:top w:val="single" w:sz="8" w:space="0" w:color="D1CDC9" w:themeColor="accent6"/>
        <w:left w:val="single" w:sz="8" w:space="0" w:color="D1CDC9" w:themeColor="accent6"/>
        <w:bottom w:val="single" w:sz="8" w:space="0" w:color="D1CDC9" w:themeColor="accent6"/>
        <w:right w:val="single" w:sz="8" w:space="0" w:color="D1CDC9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1CDC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  <w:tblStylePr w:type="band1Horz">
      <w:tblPr/>
      <w:tcPr>
        <w:tcBorders>
          <w:top w:val="single" w:sz="8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</w:style>
  <w:style w:type="paragraph" w:styleId="Listeavsnitt">
    <w:name w:val="List Paragraph"/>
    <w:basedOn w:val="Normal"/>
    <w:uiPriority w:val="34"/>
    <w:unhideWhenUsed/>
    <w:rsid w:val="001C6588"/>
    <w:pPr>
      <w:ind w:left="720"/>
      <w:contextualSpacing/>
    </w:pPr>
  </w:style>
  <w:style w:type="table" w:customStyle="1" w:styleId="hfk-tabell">
    <w:name w:val="hfk-tabell"/>
    <w:basedOn w:val="Vanlegtabell"/>
    <w:uiPriority w:val="99"/>
    <w:rsid w:val="007E3728"/>
    <w:tblPr>
      <w:tblStyleRowBandSize w:val="1"/>
      <w:tblBorders>
        <w:top w:val="single" w:sz="12" w:space="0" w:color="FFFFFF" w:themeColor="background1"/>
        <w:left w:val="single" w:sz="12" w:space="0" w:color="FFFFFF" w:themeColor="background1"/>
        <w:bottom w:val="single" w:sz="12" w:space="0" w:color="FFFFFF" w:themeColor="background1"/>
        <w:right w:val="single" w:sz="12" w:space="0" w:color="FFFFFF" w:themeColor="background1"/>
        <w:insideH w:val="single" w:sz="12" w:space="0" w:color="FFFFFF" w:themeColor="background1"/>
        <w:insideV w:val="single" w:sz="12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C7C0B9" w:themeFill="accent4" w:themeFillTint="66"/>
      </w:tcPr>
    </w:tblStylePr>
  </w:style>
  <w:style w:type="character" w:styleId="Sterk">
    <w:name w:val="Strong"/>
    <w:basedOn w:val="Standardskriftforavsnitt"/>
    <w:uiPriority w:val="22"/>
    <w:qFormat/>
    <w:rsid w:val="00DE3CBA"/>
    <w:rPr>
      <w:b/>
      <w:bCs/>
    </w:rPr>
  </w:style>
  <w:style w:type="character" w:styleId="Hyperkopling">
    <w:name w:val="Hyperlink"/>
    <w:basedOn w:val="Standardskriftforavsnitt"/>
    <w:uiPriority w:val="99"/>
    <w:unhideWhenUsed/>
    <w:rsid w:val="00F25683"/>
    <w:rPr>
      <w:color w:val="47413C" w:themeColor="text2"/>
      <w:u w:val="single"/>
    </w:rPr>
  </w:style>
  <w:style w:type="table" w:customStyle="1" w:styleId="hfk-tabell2">
    <w:name w:val="hfk-tabell2"/>
    <w:basedOn w:val="hfk-tabell"/>
    <w:uiPriority w:val="99"/>
    <w:rsid w:val="007E3728"/>
    <w:tblPr/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E3DFDB" w:themeFill="accent4" w:themeFillTint="33"/>
      </w:tcPr>
    </w:tblStylePr>
  </w:style>
  <w:style w:type="character" w:styleId="Sterkutheving">
    <w:name w:val="Intense Emphasis"/>
    <w:basedOn w:val="Standardskriftforavsnitt"/>
    <w:uiPriority w:val="21"/>
    <w:qFormat/>
    <w:rsid w:val="00882AAC"/>
    <w:rPr>
      <w:b/>
      <w:bCs/>
      <w:i w:val="0"/>
      <w:iCs/>
      <w:color w:val="DD1740" w:themeColor="accent1"/>
    </w:rPr>
  </w:style>
  <w:style w:type="paragraph" w:styleId="Liste">
    <w:name w:val="List"/>
    <w:basedOn w:val="Punktliste"/>
    <w:uiPriority w:val="99"/>
    <w:rsid w:val="00AD0E20"/>
  </w:style>
  <w:style w:type="paragraph" w:customStyle="1" w:styleId="Overskrift1Innkjp">
    <w:name w:val="Overskrift 1 Innkjøp"/>
    <w:basedOn w:val="Normal"/>
    <w:link w:val="Overskrift1InnkjpTegn"/>
    <w:autoRedefine/>
    <w:qFormat/>
    <w:rsid w:val="004C1629"/>
    <w:pPr>
      <w:spacing w:before="240" w:after="60"/>
    </w:pPr>
    <w:rPr>
      <w:rFonts w:ascii="Roboto Light" w:hAnsi="Roboto Light"/>
      <w:b/>
      <w:caps/>
      <w:color w:val="005696"/>
      <w:sz w:val="28"/>
      <w:szCs w:val="32"/>
    </w:rPr>
  </w:style>
  <w:style w:type="character" w:customStyle="1" w:styleId="Overskrift1InnkjpTegn">
    <w:name w:val="Overskrift 1 Innkjøp Tegn"/>
    <w:basedOn w:val="Standardskriftforavsnitt"/>
    <w:link w:val="Overskrift1Innkjp"/>
    <w:rsid w:val="004C1629"/>
    <w:rPr>
      <w:rFonts w:ascii="Roboto Light" w:hAnsi="Roboto Light"/>
      <w:b/>
      <w:caps/>
      <w:color w:val="005696"/>
      <w:sz w:val="28"/>
      <w:szCs w:val="32"/>
      <w:lang w:val="nn-NO" w:eastAsia="nn-NO"/>
    </w:rPr>
  </w:style>
  <w:style w:type="paragraph" w:customStyle="1" w:styleId="Overskrift2Innkjp">
    <w:name w:val="Overskrift 2 Innkjøp"/>
    <w:basedOn w:val="Overskrift1Innkjp"/>
    <w:link w:val="Overskrift2InnkjpTegn"/>
    <w:autoRedefine/>
    <w:qFormat/>
    <w:rsid w:val="007679F6"/>
    <w:pPr>
      <w:numPr>
        <w:ilvl w:val="1"/>
      </w:numPr>
      <w:ind w:left="567" w:hanging="567"/>
    </w:pPr>
    <w:rPr>
      <w:caps w:val="0"/>
    </w:rPr>
  </w:style>
  <w:style w:type="character" w:customStyle="1" w:styleId="Overskrift2InnkjpTegn">
    <w:name w:val="Overskrift 2 Innkjøp Tegn"/>
    <w:basedOn w:val="Overskrift1InnkjpTegn"/>
    <w:link w:val="Overskrift2Innkjp"/>
    <w:rsid w:val="007679F6"/>
    <w:rPr>
      <w:rFonts w:ascii="Roboto Light" w:hAnsi="Roboto Light"/>
      <w:b/>
      <w:caps w:val="0"/>
      <w:color w:val="005696"/>
      <w:sz w:val="28"/>
      <w:szCs w:val="28"/>
      <w:lang w:val="nn-NO" w:eastAsia="nn-NO"/>
    </w:rPr>
  </w:style>
  <w:style w:type="paragraph" w:customStyle="1" w:styleId="Overskrift3Innkjp">
    <w:name w:val="Overskrift 3 Innkjøp"/>
    <w:basedOn w:val="Overskrift2Innkjp"/>
    <w:link w:val="Overskrift3InnkjpTegn"/>
    <w:autoRedefine/>
    <w:qFormat/>
    <w:rsid w:val="00686FFC"/>
    <w:pPr>
      <w:numPr>
        <w:ilvl w:val="2"/>
        <w:numId w:val="19"/>
      </w:numPr>
      <w:spacing w:after="0"/>
      <w:ind w:left="737" w:right="-65" w:hanging="737"/>
    </w:pPr>
    <w:rPr>
      <w:sz w:val="22"/>
    </w:rPr>
  </w:style>
  <w:style w:type="character" w:customStyle="1" w:styleId="Overskrift3InnkjpTegn">
    <w:name w:val="Overskrift 3 Innkjøp Tegn"/>
    <w:basedOn w:val="Overskrift2InnkjpTegn"/>
    <w:link w:val="Overskrift3Innkjp"/>
    <w:rsid w:val="00686FFC"/>
    <w:rPr>
      <w:rFonts w:ascii="Roboto Light" w:hAnsi="Roboto Light"/>
      <w:b/>
      <w:caps w:val="0"/>
      <w:color w:val="005696"/>
      <w:sz w:val="22"/>
      <w:szCs w:val="28"/>
      <w:lang w:val="nn-NO" w:eastAsia="nn-NO"/>
    </w:rPr>
  </w:style>
  <w:style w:type="paragraph" w:customStyle="1" w:styleId="Ingenmellomrom1">
    <w:name w:val="Ingen mellomrom1"/>
    <w:rsid w:val="001F2E68"/>
    <w:rPr>
      <w:rFonts w:ascii="Calibri" w:eastAsia="Times New Roman" w:hAnsi="Calibri"/>
      <w:sz w:val="22"/>
      <w:szCs w:val="22"/>
    </w:rPr>
  </w:style>
  <w:style w:type="character" w:styleId="Ulystomtale">
    <w:name w:val="Unresolved Mention"/>
    <w:basedOn w:val="Standardskriftforavsnitt"/>
    <w:uiPriority w:val="99"/>
    <w:semiHidden/>
    <w:unhideWhenUsed/>
    <w:rsid w:val="00255FDD"/>
    <w:rPr>
      <w:color w:val="605E5C"/>
      <w:shd w:val="clear" w:color="auto" w:fill="E1DFDD"/>
    </w:rPr>
  </w:style>
  <w:style w:type="character" w:styleId="Kommentarreferanse">
    <w:name w:val="annotation reference"/>
    <w:basedOn w:val="Standardskriftforavsnitt"/>
    <w:uiPriority w:val="99"/>
    <w:semiHidden/>
    <w:unhideWhenUsed/>
    <w:rsid w:val="00C34772"/>
    <w:rPr>
      <w:sz w:val="16"/>
      <w:szCs w:val="16"/>
    </w:rPr>
  </w:style>
  <w:style w:type="paragraph" w:styleId="Kommentartekst">
    <w:name w:val="annotation text"/>
    <w:basedOn w:val="Normal"/>
    <w:link w:val="KommentartekstTeikn"/>
    <w:uiPriority w:val="99"/>
    <w:unhideWhenUsed/>
    <w:rsid w:val="00C34772"/>
    <w:rPr>
      <w:sz w:val="20"/>
      <w:szCs w:val="20"/>
    </w:rPr>
  </w:style>
  <w:style w:type="character" w:customStyle="1" w:styleId="KommentartekstTeikn">
    <w:name w:val="Kommentartekst Teikn"/>
    <w:basedOn w:val="Standardskriftforavsnitt"/>
    <w:link w:val="Kommentartekst"/>
    <w:uiPriority w:val="99"/>
    <w:rsid w:val="00C34772"/>
    <w:rPr>
      <w:szCs w:val="20"/>
      <w:lang w:val="nn-NO" w:eastAsia="nn-NO"/>
    </w:rPr>
  </w:style>
  <w:style w:type="paragraph" w:styleId="Kommentaremne">
    <w:name w:val="annotation subject"/>
    <w:basedOn w:val="Kommentartekst"/>
    <w:next w:val="Kommentartekst"/>
    <w:link w:val="KommentaremneTeikn"/>
    <w:uiPriority w:val="99"/>
    <w:semiHidden/>
    <w:unhideWhenUsed/>
    <w:rsid w:val="00C34772"/>
    <w:rPr>
      <w:b/>
      <w:bCs/>
    </w:rPr>
  </w:style>
  <w:style w:type="character" w:customStyle="1" w:styleId="KommentaremneTeikn">
    <w:name w:val="Kommentaremne Teikn"/>
    <w:basedOn w:val="KommentartekstTeikn"/>
    <w:link w:val="Kommentaremne"/>
    <w:uiPriority w:val="99"/>
    <w:semiHidden/>
    <w:rsid w:val="00C34772"/>
    <w:rPr>
      <w:b/>
      <w:bCs/>
      <w:szCs w:val="20"/>
      <w:lang w:val="nn-NO" w:eastAsia="nn-NO"/>
    </w:rPr>
  </w:style>
  <w:style w:type="numbering" w:customStyle="1" w:styleId="Stil1">
    <w:name w:val="Stil1"/>
    <w:uiPriority w:val="99"/>
    <w:rsid w:val="0014251D"/>
    <w:pPr>
      <w:numPr>
        <w:numId w:val="22"/>
      </w:numPr>
    </w:pPr>
  </w:style>
  <w:style w:type="paragraph" w:customStyle="1" w:styleId="Contractstyle">
    <w:name w:val="Contractstyle"/>
    <w:link w:val="ContractstyleTegn"/>
    <w:rsid w:val="001E7193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/>
      <w:snapToGrid w:val="0"/>
      <w:sz w:val="22"/>
      <w:szCs w:val="20"/>
      <w:lang w:eastAsia="nb-NO"/>
    </w:rPr>
  </w:style>
  <w:style w:type="character" w:customStyle="1" w:styleId="ContractstyleTegn">
    <w:name w:val="Contractstyle Tegn"/>
    <w:link w:val="Contractstyle"/>
    <w:rsid w:val="001E7193"/>
    <w:rPr>
      <w:rFonts w:ascii="Times New Roman" w:eastAsia="Times New Roman" w:hAnsi="Times New Roman"/>
      <w:snapToGrid w:val="0"/>
      <w:sz w:val="22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twil\Vestland%20fylkeskommune\Teams-ORO-INN%20-%20Malar%20og%20st&#248;ttedokument\Malar%20under%20arbeid\Revidering%20oktober%202024\Vedlegg%20B%20-%20Leverand&#248;r%20si%20skildring%20av%20leveransen.dotx" TargetMode="External"/></Relationships>
</file>

<file path=word/theme/theme1.xml><?xml version="1.0" encoding="utf-8"?>
<a:theme xmlns:a="http://schemas.openxmlformats.org/drawingml/2006/main" name="hfk">
  <a:themeElements>
    <a:clrScheme name="hfk-epost">
      <a:dk1>
        <a:srgbClr val="1A171B"/>
      </a:dk1>
      <a:lt1>
        <a:sysClr val="window" lastClr="FFFFFF"/>
      </a:lt1>
      <a:dk2>
        <a:srgbClr val="47413C"/>
      </a:dk2>
      <a:lt2>
        <a:srgbClr val="FFD100"/>
      </a:lt2>
      <a:accent1>
        <a:srgbClr val="DD1740"/>
      </a:accent1>
      <a:accent2>
        <a:srgbClr val="FFD100"/>
      </a:accent2>
      <a:accent3>
        <a:srgbClr val="F1EDE4"/>
      </a:accent3>
      <a:accent4>
        <a:srgbClr val="6D6257"/>
      </a:accent4>
      <a:accent5>
        <a:srgbClr val="1A171B"/>
      </a:accent5>
      <a:accent6>
        <a:srgbClr val="D1CDC9"/>
      </a:accent6>
      <a:hlink>
        <a:srgbClr val="DD1740"/>
      </a:hlink>
      <a:folHlink>
        <a:srgbClr val="47413C"/>
      </a:folHlink>
    </a:clrScheme>
    <a:fontScheme name="Office klassis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>
            <a:latin typeface="+mj-lt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9d93a5d-d5df-4c0e-a75d-9c7116e59080" xsi:nil="true"/>
    <j25543a5815d485da9a5e0773ad762e9 xmlns="f9d93a5d-d5df-4c0e-a75d-9c7116e59080">
      <Terms xmlns="http://schemas.microsoft.com/office/infopath/2007/PartnerControls"/>
    </j25543a5815d485da9a5e0773ad762e9>
    <lcf76f155ced4ddcb4097134ff3c332f xmlns="a0a5258e-729d-436c-8ecd-f9285af8328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78C5D328C433E4C8587BC6C0B500E32" ma:contentTypeVersion="12" ma:contentTypeDescription="Opprett et nytt dokument." ma:contentTypeScope="" ma:versionID="cdaf7c6e911abfb0327c825a05c8dc37">
  <xsd:schema xmlns:xsd="http://www.w3.org/2001/XMLSchema" xmlns:xs="http://www.w3.org/2001/XMLSchema" xmlns:p="http://schemas.microsoft.com/office/2006/metadata/properties" xmlns:ns2="f9d93a5d-d5df-4c0e-a75d-9c7116e59080" xmlns:ns3="a0a5258e-729d-436c-8ecd-f9285af83287" targetNamespace="http://schemas.microsoft.com/office/2006/metadata/properties" ma:root="true" ma:fieldsID="f9a5f1ccf2f382a358a34f68ab63b8b0" ns2:_="" ns3:_="">
    <xsd:import namespace="f9d93a5d-d5df-4c0e-a75d-9c7116e59080"/>
    <xsd:import namespace="a0a5258e-729d-436c-8ecd-f9285af83287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d93a5d-d5df-4c0e-a75d-9c7116e59080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710104e5-5bbb-4c90-b6ff-9dd753803138" ma:termSetId="03e9d212-b82e-4ae5-9144-3bdabc40d1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64b5074c-9763-4219-b78e-3741e4cd6c49}" ma:internalName="TaxCatchAll" ma:showField="CatchAllData" ma:web="f9d93a5d-d5df-4c0e-a75d-9c7116e59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5258e-729d-436c-8ecd-f9285af83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7D08A6-4799-46D7-B9D1-C1C84F3F4B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89A51E-C27A-4300-B53F-D0B8053CADBB}">
  <ds:schemaRefs>
    <ds:schemaRef ds:uri="http://schemas.microsoft.com/office/2006/metadata/properties"/>
    <ds:schemaRef ds:uri="http://schemas.microsoft.com/office/infopath/2007/PartnerControls"/>
    <ds:schemaRef ds:uri="f9d93a5d-d5df-4c0e-a75d-9c7116e59080"/>
    <ds:schemaRef ds:uri="a0a5258e-729d-436c-8ecd-f9285af83287"/>
  </ds:schemaRefs>
</ds:datastoreItem>
</file>

<file path=customXml/itemProps3.xml><?xml version="1.0" encoding="utf-8"?>
<ds:datastoreItem xmlns:ds="http://schemas.openxmlformats.org/officeDocument/2006/customXml" ds:itemID="{4FC02528-7F80-4246-85DB-CA1ADB022D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2D4179-A271-46B4-B14E-948F1526E6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d93a5d-d5df-4c0e-a75d-9c7116e59080"/>
    <ds:schemaRef ds:uri="a0a5258e-729d-436c-8ecd-f9285af832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Vedlegg B - Leverandør si skildring av leveransen.dotx</Template>
  <TotalTime>42</TotalTime>
  <Pages>8</Pages>
  <Words>1094</Words>
  <Characters>5804</Characters>
  <Application>Microsoft Office Word</Application>
  <DocSecurity>0</DocSecurity>
  <Lines>48</Lines>
  <Paragraphs>13</Paragraphs>
  <ScaleCrop>false</ScaleCrop>
  <Company>Hordaland Fylkeskommune</Company>
  <LinksUpToDate>false</LinksUpToDate>
  <CharactersWithSpaces>6885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Røkke Wilson</dc:creator>
  <cp:keywords/>
  <dc:description/>
  <cp:lastModifiedBy>Hedda Børresen Gropen</cp:lastModifiedBy>
  <cp:revision>66</cp:revision>
  <cp:lastPrinted>2012-09-03T11:39:00Z</cp:lastPrinted>
  <dcterms:created xsi:type="dcterms:W3CDTF">2024-12-04T09:18:00Z</dcterms:created>
  <dcterms:modified xsi:type="dcterms:W3CDTF">2026-07-02T08:28:00Z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0x010100378C5D328C433E4C8587BC6C0B500E32</vt:lpwstr>
  </property>
  <property fmtid="{D5CDD505-2E9C-101B-9397-08002B2CF9AE}" pid="3" name="MediaServiceImageTags">
    <vt:lpwstr/>
  </property>
  <property fmtid="{D5CDD505-2E9C-101B-9397-08002B2CF9AE}" pid="4" name="GtProjectPhase">
    <vt:lpwstr/>
  </property>
</Properties>
</file>